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70EA" w14:textId="77777777" w:rsidR="00E17811" w:rsidRDefault="00D94EF6" w:rsidP="00C43183">
      <w:pPr>
        <w:pStyle w:val="1"/>
        <w:jc w:val="left"/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657728" behindDoc="0" locked="0" layoutInCell="1" allowOverlap="1" wp14:anchorId="084A0077" wp14:editId="1A008A35">
            <wp:simplePos x="0" y="0"/>
            <wp:positionH relativeFrom="column">
              <wp:posOffset>2720340</wp:posOffset>
            </wp:positionH>
            <wp:positionV relativeFrom="paragraph">
              <wp:posOffset>-87630</wp:posOffset>
            </wp:positionV>
            <wp:extent cx="771525" cy="962025"/>
            <wp:effectExtent l="19050" t="0" r="9525" b="0"/>
            <wp:wrapNone/>
            <wp:docPr id="11" name="Рисунок 5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HIL_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D4AB8E" w14:textId="77777777" w:rsidR="00EB0924" w:rsidRDefault="00EB0924" w:rsidP="00EB0924"/>
    <w:p w14:paraId="5CC64BD0" w14:textId="77777777" w:rsidR="00EB0924" w:rsidRDefault="00EB0924" w:rsidP="00EB0924"/>
    <w:p w14:paraId="3E57539D" w14:textId="77777777" w:rsidR="00EB0924" w:rsidRDefault="00EB0924" w:rsidP="00EB0924"/>
    <w:p w14:paraId="372F7AD6" w14:textId="77777777" w:rsidR="00EB0924" w:rsidRDefault="00EB0924" w:rsidP="00EB0924">
      <w:pPr>
        <w:rPr>
          <w:b/>
          <w:sz w:val="28"/>
        </w:rPr>
      </w:pPr>
    </w:p>
    <w:p w14:paraId="3388448D" w14:textId="77777777" w:rsidR="00EB0924" w:rsidRDefault="00EB0924" w:rsidP="00EB0924">
      <w:pPr>
        <w:rPr>
          <w:b/>
          <w:sz w:val="28"/>
        </w:rPr>
      </w:pPr>
    </w:p>
    <w:p w14:paraId="0DBAA2C7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 xml:space="preserve"> АДМИНИСТРАЦИЯ МУНИЦИПАЛЬНОГО РАЙОНА</w:t>
      </w:r>
    </w:p>
    <w:p w14:paraId="4C035FB2" w14:textId="77777777" w:rsidR="00EB0924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«ШИЛКИНСКИЙ РАЙОН»</w:t>
      </w:r>
    </w:p>
    <w:p w14:paraId="387AFA5E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</w:p>
    <w:p w14:paraId="60E3C5A8" w14:textId="77777777" w:rsidR="00EB0924" w:rsidRPr="00691BF8" w:rsidRDefault="00EB0924" w:rsidP="00EB0924">
      <w:pPr>
        <w:jc w:val="center"/>
        <w:rPr>
          <w:b/>
          <w:sz w:val="28"/>
          <w:szCs w:val="28"/>
        </w:rPr>
      </w:pPr>
      <w:r w:rsidRPr="00691BF8">
        <w:rPr>
          <w:b/>
          <w:sz w:val="28"/>
          <w:szCs w:val="28"/>
        </w:rPr>
        <w:t>ПОСТАНОВЛЕНИЕ</w:t>
      </w:r>
    </w:p>
    <w:p w14:paraId="1D22B23F" w14:textId="77777777" w:rsidR="00EB0924" w:rsidRPr="00691BF8" w:rsidRDefault="00EB0924" w:rsidP="00EB0924">
      <w:pPr>
        <w:tabs>
          <w:tab w:val="left" w:pos="330"/>
        </w:tabs>
        <w:rPr>
          <w:sz w:val="28"/>
          <w:szCs w:val="28"/>
        </w:rPr>
      </w:pPr>
    </w:p>
    <w:p w14:paraId="571CEA29" w14:textId="20660383" w:rsidR="00EB0924" w:rsidRPr="00691BF8" w:rsidRDefault="00173185" w:rsidP="00EB0924">
      <w:pPr>
        <w:tabs>
          <w:tab w:val="left" w:pos="7020"/>
          <w:tab w:val="left" w:pos="8190"/>
        </w:tabs>
        <w:rPr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="00C13C7C">
        <w:rPr>
          <w:sz w:val="28"/>
          <w:szCs w:val="28"/>
          <w:u w:val="single"/>
        </w:rPr>
        <w:t>31</w:t>
      </w:r>
      <w:r>
        <w:rPr>
          <w:sz w:val="28"/>
          <w:szCs w:val="28"/>
        </w:rPr>
        <w:t xml:space="preserve">» </w:t>
      </w:r>
      <w:r w:rsidR="00C13C7C">
        <w:rPr>
          <w:sz w:val="28"/>
          <w:szCs w:val="28"/>
          <w:u w:val="single"/>
        </w:rPr>
        <w:t>марта</w:t>
      </w:r>
      <w:r>
        <w:rPr>
          <w:sz w:val="28"/>
          <w:szCs w:val="28"/>
        </w:rPr>
        <w:t xml:space="preserve"> 202</w:t>
      </w:r>
      <w:r w:rsidR="003F4534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  <w:t xml:space="preserve">       № </w:t>
      </w:r>
      <w:r w:rsidR="00C13C7C">
        <w:rPr>
          <w:sz w:val="28"/>
          <w:szCs w:val="28"/>
          <w:u w:val="single"/>
        </w:rPr>
        <w:t>113</w:t>
      </w:r>
      <w:r w:rsidR="00EB0924" w:rsidRPr="00691BF8">
        <w:rPr>
          <w:sz w:val="28"/>
          <w:szCs w:val="28"/>
        </w:rPr>
        <w:tab/>
      </w:r>
      <w:r w:rsidR="00EB0924" w:rsidRPr="00691BF8">
        <w:rPr>
          <w:sz w:val="28"/>
          <w:szCs w:val="28"/>
        </w:rPr>
        <w:tab/>
      </w:r>
    </w:p>
    <w:p w14:paraId="0B50077B" w14:textId="258AAB6F" w:rsidR="00EB0924" w:rsidRDefault="00EB0924" w:rsidP="000323B1">
      <w:pPr>
        <w:shd w:val="clear" w:color="auto" w:fill="FFFFFF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Pr="00691BF8">
        <w:rPr>
          <w:spacing w:val="-6"/>
          <w:sz w:val="28"/>
          <w:szCs w:val="28"/>
        </w:rPr>
        <w:t>г. Шилка</w:t>
      </w:r>
    </w:p>
    <w:p w14:paraId="183BB255" w14:textId="77777777" w:rsidR="00E91EEE" w:rsidRDefault="00E91EEE" w:rsidP="000323B1">
      <w:pPr>
        <w:shd w:val="clear" w:color="auto" w:fill="FFFFFF"/>
        <w:jc w:val="center"/>
        <w:rPr>
          <w:spacing w:val="-6"/>
          <w:sz w:val="28"/>
          <w:szCs w:val="28"/>
        </w:rPr>
      </w:pPr>
    </w:p>
    <w:p w14:paraId="453526A5" w14:textId="77777777" w:rsidR="00E91EEE" w:rsidRPr="00691BF8" w:rsidRDefault="00E91EEE" w:rsidP="000323B1">
      <w:pPr>
        <w:shd w:val="clear" w:color="auto" w:fill="FFFFFF"/>
        <w:jc w:val="center"/>
        <w:rPr>
          <w:spacing w:val="-14"/>
          <w:sz w:val="28"/>
          <w:szCs w:val="28"/>
        </w:rPr>
      </w:pPr>
    </w:p>
    <w:p w14:paraId="23185186" w14:textId="5238A35B" w:rsidR="00EB0924" w:rsidRDefault="00EB0924" w:rsidP="000323B1">
      <w:pPr>
        <w:widowControl w:val="0"/>
        <w:jc w:val="center"/>
        <w:rPr>
          <w:b/>
          <w:bCs/>
          <w:sz w:val="28"/>
          <w:szCs w:val="28"/>
        </w:rPr>
      </w:pPr>
      <w:r w:rsidRPr="00691BF8">
        <w:rPr>
          <w:b/>
          <w:bCs/>
          <w:sz w:val="28"/>
          <w:szCs w:val="28"/>
        </w:rPr>
        <w:t xml:space="preserve">Об утверждении муниципальной программы </w:t>
      </w:r>
      <w:r w:rsidRPr="00691BF8">
        <w:rPr>
          <w:b/>
          <w:bCs/>
          <w:sz w:val="28"/>
          <w:szCs w:val="28"/>
        </w:rPr>
        <w:br/>
        <w:t xml:space="preserve">«Развитие малого и среднего предпринимательства муниципального района </w:t>
      </w:r>
      <w:r w:rsidR="00800310">
        <w:rPr>
          <w:b/>
          <w:bCs/>
          <w:sz w:val="28"/>
          <w:szCs w:val="28"/>
        </w:rPr>
        <w:t>«Шилкинский район</w:t>
      </w:r>
      <w:r w:rsidR="0050765E">
        <w:rPr>
          <w:b/>
          <w:bCs/>
          <w:sz w:val="28"/>
          <w:szCs w:val="28"/>
        </w:rPr>
        <w:t>»</w:t>
      </w:r>
      <w:r w:rsidR="00800310">
        <w:rPr>
          <w:b/>
          <w:bCs/>
          <w:sz w:val="28"/>
          <w:szCs w:val="28"/>
        </w:rPr>
        <w:t xml:space="preserve"> на 202</w:t>
      </w:r>
      <w:r w:rsidR="00830E96">
        <w:rPr>
          <w:b/>
          <w:bCs/>
          <w:sz w:val="28"/>
          <w:szCs w:val="28"/>
        </w:rPr>
        <w:t>6</w:t>
      </w:r>
      <w:r w:rsidR="00800310">
        <w:rPr>
          <w:b/>
          <w:bCs/>
          <w:sz w:val="28"/>
          <w:szCs w:val="28"/>
        </w:rPr>
        <w:t>-20</w:t>
      </w:r>
      <w:r w:rsidR="00E12382">
        <w:rPr>
          <w:b/>
          <w:bCs/>
          <w:sz w:val="28"/>
          <w:szCs w:val="28"/>
        </w:rPr>
        <w:t>28</w:t>
      </w:r>
      <w:r w:rsidRPr="00691BF8">
        <w:rPr>
          <w:b/>
          <w:bCs/>
          <w:sz w:val="28"/>
          <w:szCs w:val="28"/>
        </w:rPr>
        <w:t xml:space="preserve"> годы»</w:t>
      </w:r>
    </w:p>
    <w:p w14:paraId="76FC4364" w14:textId="77777777" w:rsidR="00E91EEE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46B238A2" w14:textId="77777777" w:rsidR="00E91EEE" w:rsidRPr="00691BF8" w:rsidRDefault="00E91EEE" w:rsidP="000323B1">
      <w:pPr>
        <w:widowControl w:val="0"/>
        <w:jc w:val="center"/>
        <w:rPr>
          <w:b/>
          <w:bCs/>
          <w:sz w:val="28"/>
          <w:szCs w:val="28"/>
        </w:rPr>
      </w:pPr>
    </w:p>
    <w:p w14:paraId="5668FCE7" w14:textId="14BB0D5A" w:rsidR="000F74FC" w:rsidRDefault="00EB0924" w:rsidP="000F74FC">
      <w:pPr>
        <w:widowControl w:val="0"/>
        <w:autoSpaceDE w:val="0"/>
        <w:autoSpaceDN w:val="0"/>
        <w:adjustRightInd w:val="0"/>
        <w:ind w:firstLine="993"/>
        <w:jc w:val="both"/>
        <w:outlineLvl w:val="0"/>
        <w:rPr>
          <w:spacing w:val="40"/>
          <w:sz w:val="28"/>
          <w:szCs w:val="28"/>
        </w:rPr>
      </w:pPr>
      <w:r w:rsidRPr="00393B53">
        <w:rPr>
          <w:sz w:val="28"/>
          <w:szCs w:val="28"/>
        </w:rPr>
        <w:t xml:space="preserve">В соответствии </w:t>
      </w:r>
      <w:r w:rsidR="00E91EEE" w:rsidRPr="00393B53">
        <w:rPr>
          <w:sz w:val="28"/>
          <w:szCs w:val="28"/>
        </w:rPr>
        <w:t xml:space="preserve">со ст. 15 Федерального Закона от 06.10.2003 г. № 131-ФЗ «Об общих принципах организации местного самоуправления в Российской Федерации», с Федеральным Законом от 24.07.2007 г № 209-ФЗ «О развитии малого и среднего предпринимательства в Российской Федерации», </w:t>
      </w:r>
      <w:r w:rsidRPr="00393B53">
        <w:rPr>
          <w:sz w:val="28"/>
          <w:szCs w:val="28"/>
        </w:rPr>
        <w:t xml:space="preserve">со </w:t>
      </w:r>
      <w:hyperlink r:id="rId9" w:history="1">
        <w:r w:rsidRPr="00393B53">
          <w:rPr>
            <w:sz w:val="28"/>
            <w:szCs w:val="28"/>
          </w:rPr>
          <w:t>статьей 10</w:t>
        </w:r>
      </w:hyperlink>
      <w:r w:rsidRPr="00393B53">
        <w:rPr>
          <w:sz w:val="28"/>
          <w:szCs w:val="28"/>
        </w:rPr>
        <w:t xml:space="preserve"> Устава муниципального района «Шилкинский район», </w:t>
      </w:r>
      <w:hyperlink r:id="rId10" w:history="1">
        <w:r w:rsidRPr="00393B53">
          <w:rPr>
            <w:sz w:val="28"/>
            <w:szCs w:val="28"/>
          </w:rPr>
          <w:t>Порядком</w:t>
        </w:r>
      </w:hyperlink>
      <w:r w:rsidRPr="00393B53">
        <w:rPr>
          <w:sz w:val="28"/>
          <w:szCs w:val="28"/>
        </w:rPr>
        <w:t xml:space="preserve"> принятия решений о разработке, формирования и реализации муниципальных программ, в целях реализации государственной политики по поддержке и развитию малого и среднего предпринимательства администрация муниципального района «Шилкинский район»</w:t>
      </w:r>
      <w:r w:rsidR="000F74FC" w:rsidRPr="000F74FC">
        <w:rPr>
          <w:b/>
          <w:bCs/>
          <w:spacing w:val="40"/>
          <w:sz w:val="28"/>
          <w:szCs w:val="28"/>
        </w:rPr>
        <w:t xml:space="preserve"> </w:t>
      </w:r>
      <w:r w:rsidR="000F74FC" w:rsidRPr="00691BF8">
        <w:rPr>
          <w:b/>
          <w:bCs/>
          <w:spacing w:val="40"/>
          <w:sz w:val="28"/>
          <w:szCs w:val="28"/>
        </w:rPr>
        <w:t>постановляет</w:t>
      </w:r>
      <w:r w:rsidR="000F74FC" w:rsidRPr="00691BF8">
        <w:rPr>
          <w:spacing w:val="40"/>
          <w:sz w:val="28"/>
          <w:szCs w:val="28"/>
        </w:rPr>
        <w:t>:</w:t>
      </w:r>
    </w:p>
    <w:p w14:paraId="3E336882" w14:textId="77777777" w:rsidR="00EB0924" w:rsidRPr="00393B53" w:rsidRDefault="00EB0924" w:rsidP="000323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40F83343" w14:textId="3F1912C2" w:rsidR="00EB0924" w:rsidRPr="00691BF8" w:rsidRDefault="00EB0924" w:rsidP="003D097E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1BF8">
        <w:rPr>
          <w:rFonts w:ascii="Times New Roman" w:hAnsi="Times New Roman"/>
          <w:sz w:val="28"/>
          <w:szCs w:val="28"/>
        </w:rPr>
        <w:t>Утвердить муниципальную программу «Развитие малого и среднего предпринимательства муниципального райо</w:t>
      </w:r>
      <w:r>
        <w:rPr>
          <w:rFonts w:ascii="Times New Roman" w:hAnsi="Times New Roman"/>
          <w:sz w:val="28"/>
          <w:szCs w:val="28"/>
        </w:rPr>
        <w:t xml:space="preserve">на «Шилкинский район» </w:t>
      </w:r>
      <w:r w:rsidR="00800310">
        <w:rPr>
          <w:rFonts w:ascii="Times New Roman" w:hAnsi="Times New Roman"/>
          <w:sz w:val="28"/>
          <w:szCs w:val="28"/>
        </w:rPr>
        <w:t>на 202</w:t>
      </w:r>
      <w:r w:rsidR="001714CD">
        <w:rPr>
          <w:rFonts w:ascii="Times New Roman" w:hAnsi="Times New Roman"/>
          <w:sz w:val="28"/>
          <w:szCs w:val="28"/>
        </w:rPr>
        <w:t>6</w:t>
      </w:r>
      <w:r w:rsidR="00800310">
        <w:rPr>
          <w:rFonts w:ascii="Times New Roman" w:hAnsi="Times New Roman"/>
          <w:sz w:val="28"/>
          <w:szCs w:val="28"/>
        </w:rPr>
        <w:t>-20</w:t>
      </w:r>
      <w:r w:rsidR="00E60DAC">
        <w:rPr>
          <w:rFonts w:ascii="Times New Roman" w:hAnsi="Times New Roman"/>
          <w:sz w:val="28"/>
          <w:szCs w:val="28"/>
        </w:rPr>
        <w:t>28</w:t>
      </w:r>
      <w:r w:rsidRPr="00691BF8">
        <w:rPr>
          <w:rFonts w:ascii="Times New Roman" w:hAnsi="Times New Roman"/>
          <w:sz w:val="28"/>
          <w:szCs w:val="28"/>
        </w:rPr>
        <w:t xml:space="preserve"> годы» согласно приложению</w:t>
      </w:r>
      <w:r w:rsidR="00815BEF">
        <w:rPr>
          <w:rFonts w:ascii="Times New Roman" w:hAnsi="Times New Roman"/>
          <w:sz w:val="28"/>
          <w:szCs w:val="28"/>
        </w:rPr>
        <w:t>;</w:t>
      </w:r>
    </w:p>
    <w:p w14:paraId="1591B20F" w14:textId="3ED84CEA" w:rsidR="003D097E" w:rsidRDefault="003D097E" w:rsidP="003D097E">
      <w:pPr>
        <w:pStyle w:val="11"/>
        <w:numPr>
          <w:ilvl w:val="0"/>
          <w:numId w:val="35"/>
        </w:numPr>
        <w:tabs>
          <w:tab w:val="left" w:pos="851"/>
          <w:tab w:val="left" w:pos="1745"/>
        </w:tabs>
        <w:ind w:left="0" w:firstLine="567"/>
        <w:jc w:val="both"/>
      </w:pPr>
      <w:r>
        <w:rPr>
          <w:lang w:bidi="ru-RU"/>
        </w:rPr>
        <w:t xml:space="preserve">Признать утратившими силу постановление администрации муниципального района Шилкинский район» Забайкальского края от 31.12.2020 г. № 448 </w:t>
      </w:r>
      <w:r w:rsidR="00815BEF">
        <w:rPr>
          <w:lang w:bidi="ru-RU"/>
        </w:rPr>
        <w:t>«</w:t>
      </w:r>
      <w:r w:rsidR="00815BEF" w:rsidRPr="00815BEF">
        <w:rPr>
          <w:lang w:bidi="ru-RU"/>
        </w:rPr>
        <w:t>Об утверждении муниципальной программы</w:t>
      </w:r>
      <w:r w:rsidR="00815BEF" w:rsidRPr="00815BEF">
        <w:rPr>
          <w:b/>
          <w:bCs/>
          <w:lang w:bidi="ru-RU"/>
        </w:rPr>
        <w:t xml:space="preserve"> </w:t>
      </w:r>
      <w:r w:rsidR="00815BEF">
        <w:rPr>
          <w:b/>
          <w:bCs/>
          <w:lang w:bidi="ru-RU"/>
        </w:rPr>
        <w:t>«</w:t>
      </w:r>
      <w:r w:rsidR="00815BEF" w:rsidRPr="00815BEF">
        <w:rPr>
          <w:lang w:bidi="ru-RU"/>
        </w:rPr>
        <w:t>Развитие малого и среднего предпринимательства на территории муниципального района «Шилкинский район» на 2021</w:t>
      </w:r>
      <w:r w:rsidR="00815BEF">
        <w:rPr>
          <w:lang w:bidi="ru-RU"/>
        </w:rPr>
        <w:t xml:space="preserve"> - </w:t>
      </w:r>
      <w:r w:rsidR="00815BEF" w:rsidRPr="00815BEF">
        <w:rPr>
          <w:lang w:bidi="ru-RU"/>
        </w:rPr>
        <w:t>2025 годы</w:t>
      </w:r>
      <w:r>
        <w:rPr>
          <w:lang w:bidi="ru-RU"/>
        </w:rPr>
        <w:t>»;</w:t>
      </w:r>
    </w:p>
    <w:p w14:paraId="06350D76" w14:textId="74545401" w:rsidR="00815BEF" w:rsidRDefault="000323B1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23B1">
        <w:rPr>
          <w:rFonts w:ascii="Times New Roman" w:hAnsi="Times New Roman"/>
          <w:sz w:val="28"/>
          <w:szCs w:val="28"/>
        </w:rPr>
        <w:t>Настоящее постановление</w:t>
      </w:r>
      <w:r w:rsidR="003D097E" w:rsidRPr="003D097E">
        <w:rPr>
          <w:rFonts w:ascii="Times New Roman" w:hAnsi="Times New Roman"/>
          <w:sz w:val="28"/>
          <w:szCs w:val="28"/>
        </w:rPr>
        <w:t xml:space="preserve"> опубликовать</w:t>
      </w:r>
      <w:r w:rsidR="003D097E">
        <w:rPr>
          <w:color w:val="000000"/>
          <w:lang w:eastAsia="ru-RU" w:bidi="ru-RU"/>
        </w:rPr>
        <w:t xml:space="preserve"> </w:t>
      </w:r>
      <w:r w:rsidR="000F74FC">
        <w:rPr>
          <w:rFonts w:ascii="Times New Roman" w:hAnsi="Times New Roman"/>
          <w:sz w:val="28"/>
          <w:szCs w:val="28"/>
        </w:rPr>
        <w:t>в районной общественно-политической газете «Шилкинская правда».</w:t>
      </w:r>
    </w:p>
    <w:p w14:paraId="775C802A" w14:textId="77EE0114" w:rsidR="00D94EF6" w:rsidRPr="00815BEF" w:rsidRDefault="00815BEF" w:rsidP="00815BEF">
      <w:pPr>
        <w:pStyle w:val="af2"/>
        <w:numPr>
          <w:ilvl w:val="0"/>
          <w:numId w:val="3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91BF8"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14:paraId="32ADCB89" w14:textId="77777777" w:rsidR="00EB0924" w:rsidRDefault="00EB0924" w:rsidP="00EB0924"/>
    <w:p w14:paraId="3B686AD0" w14:textId="77777777" w:rsidR="00815BEF" w:rsidRDefault="00815BEF" w:rsidP="00F6246D">
      <w:pPr>
        <w:widowControl w:val="0"/>
        <w:jc w:val="both"/>
        <w:rPr>
          <w:sz w:val="28"/>
          <w:szCs w:val="28"/>
        </w:rPr>
      </w:pPr>
    </w:p>
    <w:p w14:paraId="2D62C346" w14:textId="77777777" w:rsidR="008C0406" w:rsidRDefault="008C0406" w:rsidP="00F6246D">
      <w:pPr>
        <w:widowControl w:val="0"/>
        <w:jc w:val="both"/>
        <w:rPr>
          <w:sz w:val="28"/>
          <w:szCs w:val="28"/>
        </w:rPr>
      </w:pPr>
    </w:p>
    <w:p w14:paraId="50661F69" w14:textId="14FC47FF" w:rsidR="00EB0924" w:rsidRDefault="00EB0924" w:rsidP="00F6246D">
      <w:pPr>
        <w:widowControl w:val="0"/>
        <w:jc w:val="both"/>
        <w:rPr>
          <w:sz w:val="28"/>
          <w:szCs w:val="28"/>
        </w:rPr>
      </w:pPr>
      <w:r w:rsidRPr="00691BF8">
        <w:rPr>
          <w:sz w:val="28"/>
          <w:szCs w:val="28"/>
        </w:rPr>
        <w:t>Глава муниципального района</w:t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504CE2">
        <w:rPr>
          <w:sz w:val="28"/>
          <w:szCs w:val="28"/>
        </w:rPr>
        <w:tab/>
      </w:r>
      <w:r w:rsidR="00EC274E">
        <w:rPr>
          <w:sz w:val="28"/>
          <w:szCs w:val="28"/>
        </w:rPr>
        <w:tab/>
        <w:t xml:space="preserve">    </w:t>
      </w:r>
      <w:r w:rsidR="00504CE2">
        <w:rPr>
          <w:sz w:val="28"/>
          <w:szCs w:val="28"/>
        </w:rPr>
        <w:t>С.В. Воробьёв</w:t>
      </w:r>
    </w:p>
    <w:p w14:paraId="7F632159" w14:textId="338B373F" w:rsidR="00504CE2" w:rsidRDefault="00504CE2" w:rsidP="00F6246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«Шилкинский район»</w:t>
      </w:r>
    </w:p>
    <w:p w14:paraId="1DCC4D59" w14:textId="77777777" w:rsidR="00504CE2" w:rsidRPr="00F6246D" w:rsidRDefault="00504CE2" w:rsidP="00F6246D">
      <w:pPr>
        <w:widowControl w:val="0"/>
        <w:jc w:val="both"/>
        <w:rPr>
          <w:sz w:val="28"/>
          <w:szCs w:val="28"/>
        </w:rPr>
      </w:pPr>
    </w:p>
    <w:p w14:paraId="70163C1D" w14:textId="77777777" w:rsidR="000F74FC" w:rsidRDefault="000F74FC" w:rsidP="00254B2E">
      <w:pPr>
        <w:ind w:left="5387"/>
        <w:rPr>
          <w:sz w:val="28"/>
          <w:szCs w:val="28"/>
        </w:rPr>
      </w:pPr>
    </w:p>
    <w:p w14:paraId="78CFD469" w14:textId="13193010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lastRenderedPageBreak/>
        <w:t>Утверждено:</w:t>
      </w:r>
    </w:p>
    <w:p w14:paraId="5814B51B" w14:textId="5B28B42F" w:rsidR="00B91A29" w:rsidRPr="00254B2E" w:rsidRDefault="003A08E7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п</w:t>
      </w:r>
      <w:r w:rsidR="00E91EEE" w:rsidRPr="00254B2E">
        <w:rPr>
          <w:sz w:val="28"/>
          <w:szCs w:val="28"/>
        </w:rPr>
        <w:t>остановлением администрации</w:t>
      </w:r>
      <w:r w:rsidR="00B91A29" w:rsidRPr="00254B2E">
        <w:rPr>
          <w:sz w:val="28"/>
          <w:szCs w:val="28"/>
        </w:rPr>
        <w:t xml:space="preserve"> </w:t>
      </w:r>
    </w:p>
    <w:p w14:paraId="40BD4298" w14:textId="77777777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муниципального района</w:t>
      </w:r>
    </w:p>
    <w:p w14:paraId="43DC03C4" w14:textId="242529B1" w:rsid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«Шилкинский район»</w:t>
      </w:r>
    </w:p>
    <w:p w14:paraId="72491C05" w14:textId="26B9FBB6" w:rsidR="00B91A29" w:rsidRPr="00254B2E" w:rsidRDefault="00B91A29" w:rsidP="000F74FC">
      <w:pPr>
        <w:ind w:left="5387"/>
        <w:jc w:val="right"/>
        <w:rPr>
          <w:sz w:val="28"/>
          <w:szCs w:val="28"/>
        </w:rPr>
      </w:pPr>
      <w:r w:rsidRPr="00254B2E">
        <w:rPr>
          <w:sz w:val="28"/>
          <w:szCs w:val="28"/>
        </w:rPr>
        <w:t>от «</w:t>
      </w:r>
      <w:r w:rsidR="009450BB" w:rsidRPr="009450BB">
        <w:rPr>
          <w:sz w:val="28"/>
          <w:szCs w:val="28"/>
          <w:u w:val="single"/>
        </w:rPr>
        <w:t>31</w:t>
      </w:r>
      <w:r w:rsidRPr="00254B2E">
        <w:rPr>
          <w:sz w:val="28"/>
          <w:szCs w:val="28"/>
        </w:rPr>
        <w:t xml:space="preserve">» </w:t>
      </w:r>
      <w:r w:rsidR="009450BB" w:rsidRPr="009450BB">
        <w:rPr>
          <w:sz w:val="28"/>
          <w:szCs w:val="28"/>
          <w:u w:val="single"/>
        </w:rPr>
        <w:t>марта</w:t>
      </w:r>
      <w:r w:rsidR="009450BB">
        <w:rPr>
          <w:sz w:val="28"/>
          <w:szCs w:val="28"/>
        </w:rPr>
        <w:t xml:space="preserve"> </w:t>
      </w:r>
      <w:r w:rsidR="00173185" w:rsidRPr="00254B2E">
        <w:rPr>
          <w:sz w:val="28"/>
          <w:szCs w:val="28"/>
        </w:rPr>
        <w:t>202</w:t>
      </w:r>
      <w:r w:rsidR="003F4534" w:rsidRPr="00254B2E">
        <w:rPr>
          <w:sz w:val="28"/>
          <w:szCs w:val="28"/>
        </w:rPr>
        <w:t>6</w:t>
      </w:r>
      <w:r w:rsidR="00173185" w:rsidRPr="00254B2E">
        <w:rPr>
          <w:sz w:val="28"/>
          <w:szCs w:val="28"/>
        </w:rPr>
        <w:t xml:space="preserve"> г. № </w:t>
      </w:r>
      <w:r w:rsidR="009450BB">
        <w:rPr>
          <w:sz w:val="28"/>
          <w:szCs w:val="28"/>
          <w:u w:val="single"/>
        </w:rPr>
        <w:t>113</w:t>
      </w:r>
    </w:p>
    <w:p w14:paraId="79C4F0D0" w14:textId="77777777" w:rsidR="00D14051" w:rsidRPr="00254B2E" w:rsidRDefault="00D14051" w:rsidP="00B91A29">
      <w:pPr>
        <w:spacing w:line="360" w:lineRule="auto"/>
        <w:jc w:val="right"/>
        <w:rPr>
          <w:sz w:val="28"/>
          <w:szCs w:val="28"/>
        </w:rPr>
      </w:pPr>
    </w:p>
    <w:p w14:paraId="1357454A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609E6C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14E61670" w14:textId="77777777" w:rsidR="00B91A29" w:rsidRDefault="00B91A29" w:rsidP="00B91A29">
      <w:pPr>
        <w:tabs>
          <w:tab w:val="left" w:pos="5040"/>
          <w:tab w:val="left" w:pos="5220"/>
        </w:tabs>
        <w:rPr>
          <w:b/>
          <w:sz w:val="28"/>
          <w:szCs w:val="28"/>
        </w:rPr>
      </w:pPr>
    </w:p>
    <w:p w14:paraId="73AA56FA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3A7D731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E478F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F3AA2D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C3F910B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6234729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49F93F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4BE64F6C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788BA82" w14:textId="77777777" w:rsidR="008C0406" w:rsidRDefault="008C0406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59F7937D" w14:textId="5D81CC55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МУНИЦИПАЛЬНАЯ</w:t>
      </w:r>
      <w:r w:rsidRPr="00106C92">
        <w:rPr>
          <w:b/>
          <w:bCs/>
          <w:color w:val="000000"/>
          <w:sz w:val="28"/>
          <w:szCs w:val="28"/>
        </w:rPr>
        <w:t xml:space="preserve"> ПРОГРАММА</w:t>
      </w:r>
    </w:p>
    <w:p w14:paraId="09E20339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3EA248E5" w14:textId="77777777" w:rsidR="00B91A29" w:rsidRPr="00106C92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2D352F4" w14:textId="44B20256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  <w:r w:rsidRPr="00106C92">
        <w:rPr>
          <w:b/>
          <w:bCs/>
          <w:sz w:val="32"/>
          <w:szCs w:val="32"/>
        </w:rPr>
        <w:t xml:space="preserve">«Развитие малого и среднего предпринимательства муниципального района «Шилкинский район» </w:t>
      </w:r>
    </w:p>
    <w:p w14:paraId="30224BB5" w14:textId="35929EC8" w:rsidR="00B91A29" w:rsidRPr="00106C92" w:rsidRDefault="00800310" w:rsidP="00B91A29">
      <w:pPr>
        <w:suppressAutoHyphens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 202</w:t>
      </w:r>
      <w:r w:rsidR="007A1B3F">
        <w:rPr>
          <w:b/>
          <w:bCs/>
          <w:sz w:val="32"/>
          <w:szCs w:val="32"/>
        </w:rPr>
        <w:t>6</w:t>
      </w:r>
      <w:r>
        <w:rPr>
          <w:b/>
          <w:bCs/>
          <w:sz w:val="32"/>
          <w:szCs w:val="32"/>
        </w:rPr>
        <w:t>–20</w:t>
      </w:r>
      <w:r w:rsidR="00265423">
        <w:rPr>
          <w:b/>
          <w:bCs/>
          <w:sz w:val="32"/>
          <w:szCs w:val="32"/>
        </w:rPr>
        <w:t>28</w:t>
      </w:r>
      <w:r w:rsidR="00B91A29" w:rsidRPr="00106C92">
        <w:rPr>
          <w:b/>
          <w:bCs/>
          <w:sz w:val="32"/>
          <w:szCs w:val="32"/>
        </w:rPr>
        <w:t xml:space="preserve"> годы»</w:t>
      </w:r>
    </w:p>
    <w:p w14:paraId="2EBF3C57" w14:textId="77777777" w:rsidR="00B91A29" w:rsidRPr="00106C92" w:rsidRDefault="00B91A29" w:rsidP="00B91A29">
      <w:pPr>
        <w:suppressAutoHyphens/>
        <w:jc w:val="center"/>
        <w:rPr>
          <w:b/>
          <w:bCs/>
          <w:sz w:val="32"/>
          <w:szCs w:val="32"/>
        </w:rPr>
      </w:pPr>
    </w:p>
    <w:p w14:paraId="797AAA6C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71E8E2B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0E4FC0C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/>
          <w:bCs/>
          <w:color w:val="000000"/>
          <w:sz w:val="28"/>
          <w:szCs w:val="28"/>
        </w:rPr>
      </w:pPr>
    </w:p>
    <w:p w14:paraId="24A39B30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338554C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1D1350E8" w14:textId="77777777" w:rsidR="00B91A29" w:rsidRDefault="00B91A29" w:rsidP="00B91A29">
      <w:pPr>
        <w:shd w:val="clear" w:color="auto" w:fill="FFFFFF"/>
        <w:spacing w:line="274" w:lineRule="exact"/>
        <w:ind w:right="-5"/>
        <w:rPr>
          <w:bCs/>
          <w:color w:val="000000"/>
          <w:sz w:val="28"/>
          <w:szCs w:val="28"/>
        </w:rPr>
      </w:pPr>
    </w:p>
    <w:p w14:paraId="0913A79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5211982F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080829BB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3C359891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F2ABDE7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55C42ED8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</w:p>
    <w:p w14:paraId="6245EBE9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bCs/>
          <w:color w:val="000000"/>
          <w:sz w:val="28"/>
          <w:szCs w:val="28"/>
        </w:rPr>
      </w:pPr>
    </w:p>
    <w:p w14:paraId="2F782283" w14:textId="77777777" w:rsidR="00B91A29" w:rsidRDefault="00B91A29" w:rsidP="00B91A29"/>
    <w:p w14:paraId="2ED0BF67" w14:textId="77777777" w:rsidR="00B91A29" w:rsidRDefault="00B91A29" w:rsidP="00B91A29"/>
    <w:p w14:paraId="194B94A8" w14:textId="77777777" w:rsidR="00B91A29" w:rsidRDefault="00B91A29" w:rsidP="00B91A29"/>
    <w:p w14:paraId="0392BA64" w14:textId="77777777" w:rsidR="00B91A29" w:rsidRDefault="00B91A29" w:rsidP="00B91A29"/>
    <w:p w14:paraId="2F053B23" w14:textId="77777777" w:rsidR="00B91A29" w:rsidRDefault="00B91A29" w:rsidP="00B91A29"/>
    <w:p w14:paraId="45154B55" w14:textId="77777777" w:rsidR="007A1B3F" w:rsidRDefault="007A1B3F" w:rsidP="00B91A29"/>
    <w:p w14:paraId="2CFC6C6E" w14:textId="77777777" w:rsidR="007A1B3F" w:rsidRDefault="007A1B3F" w:rsidP="00B91A29"/>
    <w:p w14:paraId="0C78EF89" w14:textId="77777777" w:rsidR="007A1B3F" w:rsidRDefault="007A1B3F" w:rsidP="00B91A29"/>
    <w:p w14:paraId="485463F0" w14:textId="77777777" w:rsidR="007A1B3F" w:rsidRDefault="007A1B3F" w:rsidP="00B91A29"/>
    <w:p w14:paraId="31B228FD" w14:textId="77777777" w:rsidR="007A1B3F" w:rsidRDefault="007A1B3F" w:rsidP="00B91A29"/>
    <w:p w14:paraId="4A3112F9" w14:textId="77777777" w:rsidR="00B91A29" w:rsidRDefault="00B91A29" w:rsidP="00B91A29"/>
    <w:p w14:paraId="57B1AFF3" w14:textId="77777777" w:rsidR="00B91A29" w:rsidRDefault="00B91A29" w:rsidP="00B91A29"/>
    <w:p w14:paraId="56B7E0C8" w14:textId="77777777" w:rsidR="00B91A29" w:rsidRDefault="00B91A29" w:rsidP="00B91A29"/>
    <w:p w14:paraId="67373AE3" w14:textId="77777777" w:rsidR="00B91A29" w:rsidRDefault="00B91A29" w:rsidP="00B91A29"/>
    <w:p w14:paraId="4CDAF553" w14:textId="77777777" w:rsidR="00B91A29" w:rsidRDefault="00B91A29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 w:rsidRPr="00106C92">
        <w:rPr>
          <w:sz w:val="28"/>
          <w:szCs w:val="28"/>
        </w:rPr>
        <w:t>г. Шилка</w:t>
      </w:r>
    </w:p>
    <w:p w14:paraId="37FDBBF9" w14:textId="43680C47" w:rsidR="008C0406" w:rsidRPr="00106C92" w:rsidRDefault="008C0406" w:rsidP="00B91A29">
      <w:pPr>
        <w:shd w:val="clear" w:color="auto" w:fill="FFFFFF"/>
        <w:spacing w:line="274" w:lineRule="exact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</w:p>
    <w:p w14:paraId="07024959" w14:textId="77777777" w:rsidR="00B91A29" w:rsidRDefault="00B91A29" w:rsidP="00B91A29"/>
    <w:p w14:paraId="7DC486C9" w14:textId="77777777" w:rsidR="00B91A29" w:rsidRDefault="00B91A29" w:rsidP="00B91A29"/>
    <w:p w14:paraId="6A4DEDF5" w14:textId="77777777" w:rsidR="00B91A29" w:rsidRPr="00B91A29" w:rsidRDefault="00B91A29" w:rsidP="00B91A29"/>
    <w:p w14:paraId="4AAEB9CD" w14:textId="77777777" w:rsidR="00024628" w:rsidRPr="00254B2E" w:rsidRDefault="00E17811" w:rsidP="00D62623">
      <w:pPr>
        <w:pStyle w:val="1"/>
        <w:rPr>
          <w:bCs/>
        </w:rPr>
      </w:pPr>
      <w:r w:rsidRPr="00254B2E">
        <w:rPr>
          <w:bCs/>
        </w:rPr>
        <w:t xml:space="preserve">П А </w:t>
      </w:r>
      <w:r w:rsidR="00024628" w:rsidRPr="00254B2E">
        <w:rPr>
          <w:bCs/>
        </w:rPr>
        <w:t>С П О Р Т</w:t>
      </w:r>
    </w:p>
    <w:p w14:paraId="2C1AD999" w14:textId="77777777" w:rsidR="000A4679" w:rsidRDefault="00024628" w:rsidP="00D62623">
      <w:pPr>
        <w:pStyle w:val="10"/>
        <w:widowControl w:val="0"/>
        <w:jc w:val="center"/>
        <w:rPr>
          <w:b/>
          <w:snapToGrid w:val="0"/>
          <w:sz w:val="28"/>
        </w:rPr>
      </w:pPr>
      <w:r w:rsidRPr="00420878">
        <w:rPr>
          <w:b/>
          <w:snapToGrid w:val="0"/>
          <w:sz w:val="28"/>
        </w:rPr>
        <w:t>муниципальной программы «</w:t>
      </w:r>
      <w:r>
        <w:rPr>
          <w:b/>
          <w:snapToGrid w:val="0"/>
          <w:sz w:val="28"/>
        </w:rPr>
        <w:t>Развитие малого и среднего предпринимательства на территории</w:t>
      </w:r>
      <w:r w:rsidR="00685FEC">
        <w:rPr>
          <w:b/>
          <w:snapToGrid w:val="0"/>
          <w:sz w:val="28"/>
        </w:rPr>
        <w:t xml:space="preserve"> муниципального района «Шилкинский район»</w:t>
      </w:r>
      <w:r w:rsidRPr="00420878">
        <w:rPr>
          <w:b/>
          <w:snapToGrid w:val="0"/>
          <w:sz w:val="28"/>
        </w:rPr>
        <w:t xml:space="preserve"> </w:t>
      </w:r>
    </w:p>
    <w:p w14:paraId="1D1A7A2E" w14:textId="001E6253" w:rsidR="00024628" w:rsidRPr="00420878" w:rsidRDefault="000A4679" w:rsidP="00D62623">
      <w:pPr>
        <w:pStyle w:val="10"/>
        <w:widowControl w:val="0"/>
        <w:jc w:val="center"/>
        <w:rPr>
          <w:b/>
          <w:snapToGrid w:val="0"/>
          <w:sz w:val="28"/>
        </w:rPr>
      </w:pPr>
      <w:r>
        <w:rPr>
          <w:b/>
          <w:snapToGrid w:val="0"/>
          <w:sz w:val="28"/>
        </w:rPr>
        <w:t xml:space="preserve"> </w:t>
      </w:r>
      <w:r w:rsidR="00024628">
        <w:rPr>
          <w:b/>
          <w:snapToGrid w:val="0"/>
          <w:sz w:val="28"/>
        </w:rPr>
        <w:t>на 20</w:t>
      </w:r>
      <w:r w:rsidR="00800310">
        <w:rPr>
          <w:b/>
          <w:snapToGrid w:val="0"/>
          <w:sz w:val="28"/>
        </w:rPr>
        <w:t>2</w:t>
      </w:r>
      <w:r w:rsidR="001D08F0">
        <w:rPr>
          <w:b/>
          <w:snapToGrid w:val="0"/>
          <w:sz w:val="28"/>
        </w:rPr>
        <w:t>6</w:t>
      </w:r>
      <w:r w:rsidR="00800310">
        <w:rPr>
          <w:b/>
          <w:snapToGrid w:val="0"/>
          <w:sz w:val="28"/>
        </w:rPr>
        <w:t>-20</w:t>
      </w:r>
      <w:r w:rsidR="00265423">
        <w:rPr>
          <w:b/>
          <w:snapToGrid w:val="0"/>
          <w:sz w:val="28"/>
        </w:rPr>
        <w:t>28</w:t>
      </w:r>
      <w:r w:rsidR="00024628" w:rsidRPr="00420878">
        <w:rPr>
          <w:b/>
          <w:snapToGrid w:val="0"/>
          <w:sz w:val="28"/>
        </w:rPr>
        <w:t xml:space="preserve"> годы»</w:t>
      </w:r>
    </w:p>
    <w:p w14:paraId="1BCE0803" w14:textId="77777777" w:rsidR="00024628" w:rsidRPr="003D2807" w:rsidRDefault="00024628" w:rsidP="00D62623">
      <w:pPr>
        <w:pStyle w:val="10"/>
        <w:widowControl w:val="0"/>
        <w:ind w:left="284" w:hanging="142"/>
        <w:jc w:val="center"/>
        <w:rPr>
          <w:b/>
          <w:snapToGrid w:val="0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943"/>
        <w:gridCol w:w="6663"/>
      </w:tblGrid>
      <w:tr w:rsidR="00024628" w:rsidRPr="002F356A" w14:paraId="58B8A4BF" w14:textId="77777777" w:rsidTr="004156FD">
        <w:trPr>
          <w:trHeight w:val="10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11A3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Наименование</w:t>
            </w:r>
          </w:p>
          <w:p w14:paraId="4BAF7D0B" w14:textId="77777777" w:rsidR="00024628" w:rsidRPr="00F927F0" w:rsidRDefault="00430129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F3E" w14:textId="25D3A43E" w:rsidR="00024628" w:rsidRPr="00F927F0" w:rsidRDefault="00402A1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М</w:t>
            </w:r>
            <w:r w:rsidR="00024628" w:rsidRPr="00F927F0">
              <w:rPr>
                <w:snapToGrid w:val="0"/>
                <w:sz w:val="27"/>
                <w:szCs w:val="27"/>
              </w:rPr>
              <w:t>униципальная программа «</w:t>
            </w:r>
            <w:r w:rsidR="00024628" w:rsidRPr="00F927F0">
              <w:rPr>
                <w:sz w:val="27"/>
                <w:szCs w:val="27"/>
              </w:rPr>
              <w:t xml:space="preserve">Развитие малого и среднего предпринимательства на территории </w:t>
            </w:r>
            <w:r w:rsidR="00685FEC">
              <w:rPr>
                <w:sz w:val="27"/>
                <w:szCs w:val="27"/>
              </w:rPr>
              <w:t>муниципального района «</w:t>
            </w:r>
            <w:r w:rsidR="00DA2CFC">
              <w:rPr>
                <w:sz w:val="27"/>
                <w:szCs w:val="27"/>
              </w:rPr>
              <w:t>Шилкинский район</w:t>
            </w:r>
            <w:r w:rsidR="00170DF2" w:rsidRPr="00F927F0">
              <w:rPr>
                <w:sz w:val="27"/>
                <w:szCs w:val="27"/>
              </w:rPr>
              <w:t>» на 20</w:t>
            </w:r>
            <w:r w:rsidR="00800310">
              <w:rPr>
                <w:sz w:val="27"/>
                <w:szCs w:val="27"/>
              </w:rPr>
              <w:t>2</w:t>
            </w:r>
            <w:r w:rsidR="001D08F0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024628" w:rsidRPr="00F927F0">
              <w:rPr>
                <w:sz w:val="27"/>
                <w:szCs w:val="27"/>
              </w:rPr>
              <w:t xml:space="preserve"> годы»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 (далее – </w:t>
            </w:r>
            <w:r w:rsidR="001B108C">
              <w:rPr>
                <w:snapToGrid w:val="0"/>
                <w:sz w:val="27"/>
                <w:szCs w:val="27"/>
              </w:rPr>
              <w:t>п</w:t>
            </w:r>
            <w:r w:rsidR="00024628" w:rsidRPr="00F927F0">
              <w:rPr>
                <w:snapToGrid w:val="0"/>
                <w:sz w:val="27"/>
                <w:szCs w:val="27"/>
              </w:rPr>
              <w:t>рограмма)</w:t>
            </w:r>
          </w:p>
        </w:tc>
      </w:tr>
      <w:tr w:rsidR="00024628" w:rsidRPr="002F356A" w14:paraId="4340D04C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08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принятия решения о разработке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0ABE" w14:textId="7CEB452F" w:rsidR="00024628" w:rsidRPr="00F927F0" w:rsidRDefault="00E731B4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C36C9F">
              <w:rPr>
                <w:sz w:val="27"/>
                <w:szCs w:val="27"/>
              </w:rPr>
              <w:t xml:space="preserve">Распоряжение </w:t>
            </w:r>
            <w:r w:rsidR="00C36C9F" w:rsidRPr="00C36C9F">
              <w:rPr>
                <w:sz w:val="27"/>
                <w:szCs w:val="27"/>
              </w:rPr>
              <w:t xml:space="preserve">главы </w:t>
            </w:r>
            <w:r w:rsidRPr="00C36C9F">
              <w:rPr>
                <w:sz w:val="27"/>
                <w:szCs w:val="27"/>
              </w:rPr>
              <w:t>администрации</w:t>
            </w:r>
            <w:r w:rsidR="00C36C9F" w:rsidRPr="00C36C9F">
              <w:rPr>
                <w:sz w:val="27"/>
                <w:szCs w:val="27"/>
              </w:rPr>
              <w:t xml:space="preserve"> муниципального </w:t>
            </w:r>
            <w:r w:rsidR="00C36C9F" w:rsidRPr="00457E55">
              <w:rPr>
                <w:sz w:val="27"/>
                <w:szCs w:val="27"/>
              </w:rPr>
              <w:t>района</w:t>
            </w:r>
            <w:r w:rsidR="000B736F" w:rsidRPr="00457E55">
              <w:rPr>
                <w:sz w:val="27"/>
                <w:szCs w:val="27"/>
              </w:rPr>
              <w:t xml:space="preserve"> </w:t>
            </w:r>
            <w:r w:rsidR="00457E55" w:rsidRPr="00457E55">
              <w:rPr>
                <w:sz w:val="27"/>
                <w:szCs w:val="27"/>
              </w:rPr>
              <w:t xml:space="preserve">от </w:t>
            </w:r>
            <w:r w:rsidR="00695009" w:rsidRPr="001B7626">
              <w:rPr>
                <w:sz w:val="27"/>
                <w:szCs w:val="27"/>
              </w:rPr>
              <w:t>«</w:t>
            </w:r>
            <w:r w:rsidR="00ED48B0">
              <w:rPr>
                <w:sz w:val="27"/>
                <w:szCs w:val="27"/>
                <w:u w:val="single"/>
              </w:rPr>
              <w:t>24</w:t>
            </w:r>
            <w:r w:rsidR="00695009" w:rsidRPr="001B7626">
              <w:rPr>
                <w:sz w:val="27"/>
                <w:szCs w:val="27"/>
              </w:rPr>
              <w:t xml:space="preserve">» </w:t>
            </w:r>
            <w:r w:rsidR="00ED48B0">
              <w:rPr>
                <w:sz w:val="27"/>
                <w:szCs w:val="27"/>
                <w:u w:val="single"/>
              </w:rPr>
              <w:t>марта</w:t>
            </w:r>
            <w:r w:rsidR="00457E55" w:rsidRPr="001B7626">
              <w:rPr>
                <w:sz w:val="27"/>
                <w:szCs w:val="27"/>
              </w:rPr>
              <w:t xml:space="preserve"> 202</w:t>
            </w:r>
            <w:r w:rsidR="00695009" w:rsidRPr="001B7626">
              <w:rPr>
                <w:sz w:val="27"/>
                <w:szCs w:val="27"/>
              </w:rPr>
              <w:t>6</w:t>
            </w:r>
            <w:r w:rsidRPr="001B7626">
              <w:rPr>
                <w:sz w:val="27"/>
                <w:szCs w:val="27"/>
              </w:rPr>
              <w:t xml:space="preserve"> года №</w:t>
            </w:r>
            <w:r w:rsidR="00457E55" w:rsidRPr="001B7626">
              <w:rPr>
                <w:sz w:val="27"/>
                <w:szCs w:val="27"/>
              </w:rPr>
              <w:t xml:space="preserve"> </w:t>
            </w:r>
            <w:r w:rsidR="00ED48B0">
              <w:rPr>
                <w:sz w:val="27"/>
                <w:szCs w:val="27"/>
                <w:u w:val="single"/>
              </w:rPr>
              <w:t>99</w:t>
            </w:r>
            <w:r w:rsidRPr="001B7626">
              <w:rPr>
                <w:sz w:val="27"/>
                <w:szCs w:val="27"/>
              </w:rPr>
              <w:t xml:space="preserve"> </w:t>
            </w:r>
            <w:r w:rsidRPr="00457E55">
              <w:rPr>
                <w:sz w:val="27"/>
                <w:szCs w:val="27"/>
              </w:rPr>
              <w:t>«</w:t>
            </w:r>
            <w:r w:rsidRPr="00F927F0">
              <w:rPr>
                <w:sz w:val="27"/>
                <w:szCs w:val="27"/>
              </w:rPr>
              <w:t>О разработ</w:t>
            </w:r>
            <w:r w:rsidR="00B77B1C">
              <w:rPr>
                <w:sz w:val="27"/>
                <w:szCs w:val="27"/>
              </w:rPr>
              <w:t>ке</w:t>
            </w:r>
            <w:r w:rsidRPr="00F927F0">
              <w:rPr>
                <w:sz w:val="27"/>
                <w:szCs w:val="27"/>
              </w:rPr>
              <w:t xml:space="preserve"> муни</w:t>
            </w:r>
            <w:r w:rsidR="00DA2CFC">
              <w:rPr>
                <w:sz w:val="27"/>
                <w:szCs w:val="27"/>
              </w:rPr>
              <w:t xml:space="preserve">ципальной </w:t>
            </w:r>
            <w:r w:rsidRPr="00F927F0">
              <w:rPr>
                <w:sz w:val="27"/>
                <w:szCs w:val="27"/>
              </w:rPr>
              <w:t xml:space="preserve">программы «Развитие малого и среднего предпринимательства на территории </w:t>
            </w:r>
            <w:r w:rsidR="00DA2CFC">
              <w:rPr>
                <w:sz w:val="27"/>
                <w:szCs w:val="27"/>
              </w:rPr>
              <w:t xml:space="preserve">муниципального района </w:t>
            </w:r>
            <w:r w:rsidR="00800310">
              <w:rPr>
                <w:sz w:val="27"/>
                <w:szCs w:val="27"/>
              </w:rPr>
              <w:t>«Шилкинский район» на 202</w:t>
            </w:r>
            <w:r w:rsidR="00D51CF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Pr="00F927F0">
              <w:rPr>
                <w:sz w:val="27"/>
                <w:szCs w:val="27"/>
              </w:rPr>
              <w:t>годы»</w:t>
            </w:r>
          </w:p>
        </w:tc>
      </w:tr>
      <w:tr w:rsidR="00024628" w:rsidRPr="002F356A" w14:paraId="4A66960E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312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Дата утверждения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C8F7" w14:textId="3623118D" w:rsidR="00024628" w:rsidRPr="00F927F0" w:rsidRDefault="00BA38A3" w:rsidP="00D62623">
            <w:pPr>
              <w:tabs>
                <w:tab w:val="left" w:pos="4678"/>
                <w:tab w:val="left" w:pos="5245"/>
                <w:tab w:val="left" w:pos="5387"/>
                <w:tab w:val="right" w:pos="9214"/>
              </w:tabs>
              <w:jc w:val="both"/>
              <w:rPr>
                <w:snapToGrid w:val="0"/>
                <w:sz w:val="27"/>
                <w:szCs w:val="27"/>
              </w:rPr>
            </w:pPr>
            <w:r w:rsidRPr="009D77D0">
              <w:rPr>
                <w:sz w:val="27"/>
                <w:szCs w:val="27"/>
              </w:rPr>
              <w:t>Постановление</w:t>
            </w:r>
            <w:r w:rsidR="00B77B1C" w:rsidRPr="009D77D0">
              <w:rPr>
                <w:sz w:val="27"/>
                <w:szCs w:val="27"/>
              </w:rPr>
              <w:t xml:space="preserve"> администрации муниципального района</w:t>
            </w:r>
            <w:r w:rsidR="00E731B4" w:rsidRPr="009D77D0">
              <w:rPr>
                <w:sz w:val="27"/>
                <w:szCs w:val="27"/>
              </w:rPr>
              <w:t xml:space="preserve"> </w:t>
            </w:r>
            <w:r w:rsidR="00E731B4" w:rsidRPr="00AA1406">
              <w:rPr>
                <w:sz w:val="27"/>
                <w:szCs w:val="27"/>
              </w:rPr>
              <w:t xml:space="preserve">от </w:t>
            </w:r>
            <w:r w:rsidR="00C66052" w:rsidRPr="001B7626">
              <w:rPr>
                <w:sz w:val="27"/>
                <w:szCs w:val="27"/>
              </w:rPr>
              <w:t>«</w:t>
            </w:r>
            <w:r w:rsidR="00787292">
              <w:rPr>
                <w:sz w:val="27"/>
                <w:szCs w:val="27"/>
              </w:rPr>
              <w:t>31</w:t>
            </w:r>
            <w:r w:rsidR="005E6D0B" w:rsidRPr="001B7626">
              <w:rPr>
                <w:sz w:val="27"/>
                <w:szCs w:val="27"/>
              </w:rPr>
              <w:t xml:space="preserve">» </w:t>
            </w:r>
            <w:r w:rsidR="00787292">
              <w:rPr>
                <w:sz w:val="27"/>
                <w:szCs w:val="27"/>
                <w:u w:val="single"/>
              </w:rPr>
              <w:t>марта</w:t>
            </w:r>
            <w:r w:rsidR="009D77D0" w:rsidRPr="001B7626">
              <w:rPr>
                <w:sz w:val="27"/>
                <w:szCs w:val="27"/>
              </w:rPr>
              <w:t xml:space="preserve"> </w:t>
            </w:r>
            <w:r w:rsidR="00C66052" w:rsidRPr="001B7626">
              <w:rPr>
                <w:sz w:val="27"/>
                <w:szCs w:val="27"/>
              </w:rPr>
              <w:t>202</w:t>
            </w:r>
            <w:r w:rsidR="00443670" w:rsidRPr="001B7626">
              <w:rPr>
                <w:sz w:val="27"/>
                <w:szCs w:val="27"/>
              </w:rPr>
              <w:t>6</w:t>
            </w:r>
            <w:r w:rsidR="00C66052" w:rsidRPr="001B7626">
              <w:rPr>
                <w:sz w:val="27"/>
                <w:szCs w:val="27"/>
              </w:rPr>
              <w:t xml:space="preserve"> года № </w:t>
            </w:r>
            <w:r w:rsidR="00787292">
              <w:rPr>
                <w:sz w:val="27"/>
                <w:szCs w:val="27"/>
                <w:u w:val="single"/>
              </w:rPr>
              <w:t>113</w:t>
            </w:r>
            <w:r w:rsidR="00E731B4" w:rsidRPr="001B7626">
              <w:rPr>
                <w:sz w:val="27"/>
                <w:szCs w:val="27"/>
              </w:rPr>
              <w:t xml:space="preserve"> </w:t>
            </w:r>
            <w:r w:rsidR="00E731B4" w:rsidRPr="00F927F0">
              <w:rPr>
                <w:sz w:val="27"/>
                <w:szCs w:val="27"/>
              </w:rPr>
              <w:t xml:space="preserve">«Об утверждении муниципальной программы «Развитие малого и среднего предпринимательства на территории </w:t>
            </w:r>
            <w:r w:rsidR="00DA2CFC">
              <w:rPr>
                <w:sz w:val="27"/>
                <w:szCs w:val="27"/>
              </w:rPr>
              <w:t xml:space="preserve">муниципального </w:t>
            </w:r>
            <w:r w:rsidR="00800310">
              <w:rPr>
                <w:sz w:val="27"/>
                <w:szCs w:val="27"/>
              </w:rPr>
              <w:t>района «Шилкинский район» на 202</w:t>
            </w:r>
            <w:r w:rsidR="007840CC">
              <w:rPr>
                <w:sz w:val="27"/>
                <w:szCs w:val="27"/>
              </w:rPr>
              <w:t>6</w:t>
            </w:r>
            <w:r w:rsidR="00800310">
              <w:rPr>
                <w:sz w:val="27"/>
                <w:szCs w:val="27"/>
              </w:rPr>
              <w:t>–20</w:t>
            </w:r>
            <w:r w:rsidR="00265423">
              <w:rPr>
                <w:sz w:val="27"/>
                <w:szCs w:val="27"/>
              </w:rPr>
              <w:t>28</w:t>
            </w:r>
            <w:r w:rsidR="00E731B4" w:rsidRPr="00F927F0">
              <w:rPr>
                <w:sz w:val="27"/>
                <w:szCs w:val="27"/>
              </w:rPr>
              <w:t xml:space="preserve"> годы»»</w:t>
            </w:r>
          </w:p>
        </w:tc>
      </w:tr>
      <w:tr w:rsidR="00024628" w:rsidRPr="002F356A" w14:paraId="7B3E2E12" w14:textId="77777777" w:rsidTr="004156FD">
        <w:trPr>
          <w:trHeight w:val="4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742" w14:textId="2FA1F60A" w:rsidR="00024628" w:rsidRPr="00F927F0" w:rsidRDefault="00BB3EB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D410" w14:textId="4833A1A3" w:rsidR="00024628" w:rsidRPr="00F927F0" w:rsidRDefault="00024628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Администрац</w:t>
            </w:r>
            <w:r w:rsidR="00DA2CFC">
              <w:rPr>
                <w:snapToGrid w:val="0"/>
                <w:sz w:val="27"/>
                <w:szCs w:val="27"/>
              </w:rPr>
              <w:t>ия муниципального района «Шилкинский район</w:t>
            </w:r>
            <w:r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25BE95F6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D5A2" w14:textId="77777777" w:rsidR="0091677A" w:rsidRPr="00F927F0" w:rsidRDefault="0091677A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Р</w:t>
            </w:r>
            <w:r w:rsidR="00024628" w:rsidRPr="00F927F0">
              <w:rPr>
                <w:snapToGrid w:val="0"/>
                <w:sz w:val="27"/>
                <w:szCs w:val="27"/>
              </w:rPr>
              <w:t>азработчи</w:t>
            </w:r>
            <w:r w:rsidRPr="00F927F0">
              <w:rPr>
                <w:snapToGrid w:val="0"/>
                <w:sz w:val="27"/>
                <w:szCs w:val="27"/>
              </w:rPr>
              <w:t>к</w:t>
            </w:r>
            <w:r w:rsidR="00017E69" w:rsidRPr="00F927F0">
              <w:rPr>
                <w:snapToGrid w:val="0"/>
                <w:sz w:val="27"/>
                <w:szCs w:val="27"/>
              </w:rPr>
              <w:t>-координатор</w:t>
            </w:r>
          </w:p>
          <w:p w14:paraId="440F8B35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448D" w14:textId="77777777" w:rsidR="00024628" w:rsidRPr="00F927F0" w:rsidRDefault="00800310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Отдел экономического прогнозирования, мониторинга и развития </w:t>
            </w:r>
            <w:r w:rsidR="00024628" w:rsidRPr="00F927F0">
              <w:rPr>
                <w:snapToGrid w:val="0"/>
                <w:sz w:val="27"/>
                <w:szCs w:val="27"/>
              </w:rPr>
              <w:t xml:space="preserve">администрации </w:t>
            </w:r>
            <w:r w:rsidR="00DA2CFC">
              <w:rPr>
                <w:snapToGrid w:val="0"/>
                <w:sz w:val="27"/>
                <w:szCs w:val="27"/>
              </w:rPr>
              <w:t>муниципального района «Шилкинский район</w:t>
            </w:r>
            <w:r w:rsidR="00024628" w:rsidRPr="00F927F0">
              <w:rPr>
                <w:snapToGrid w:val="0"/>
                <w:sz w:val="27"/>
                <w:szCs w:val="27"/>
              </w:rPr>
              <w:t>»</w:t>
            </w:r>
            <w:r w:rsidR="00E62D05" w:rsidRPr="00F927F0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D477A2" w14:paraId="66F6D625" w14:textId="77777777" w:rsidTr="004156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D5D0" w14:textId="05F5897C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Цель пр</w:t>
            </w:r>
            <w:r w:rsidR="00E60216" w:rsidRPr="00F927F0">
              <w:rPr>
                <w:snapToGrid w:val="0"/>
                <w:sz w:val="27"/>
                <w:szCs w:val="27"/>
              </w:rPr>
              <w:t>о</w:t>
            </w:r>
            <w:r w:rsidRPr="00F927F0">
              <w:rPr>
                <w:snapToGrid w:val="0"/>
                <w:sz w:val="27"/>
                <w:szCs w:val="27"/>
              </w:rPr>
              <w:t>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2FC" w14:textId="0DEA1525" w:rsidR="00687C1D" w:rsidRPr="00F927F0" w:rsidRDefault="00687C1D" w:rsidP="00D62623">
            <w:pPr>
              <w:pStyle w:val="10"/>
              <w:widowControl w:val="0"/>
              <w:ind w:left="34"/>
              <w:rPr>
                <w:snapToGrid w:val="0"/>
                <w:sz w:val="27"/>
                <w:szCs w:val="27"/>
              </w:rPr>
            </w:pPr>
            <w:r>
              <w:rPr>
                <w:snapToGrid w:val="0"/>
                <w:sz w:val="27"/>
                <w:szCs w:val="27"/>
              </w:rPr>
              <w:t xml:space="preserve">Создание условий для деятельности и </w:t>
            </w:r>
            <w:r w:rsidR="002F356A" w:rsidRPr="00F927F0">
              <w:rPr>
                <w:snapToGrid w:val="0"/>
                <w:sz w:val="27"/>
                <w:szCs w:val="27"/>
              </w:rPr>
              <w:t>обеспечени</w:t>
            </w:r>
            <w:r w:rsidR="00D06A01">
              <w:rPr>
                <w:snapToGrid w:val="0"/>
                <w:sz w:val="27"/>
                <w:szCs w:val="27"/>
              </w:rPr>
              <w:t>я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благоприятных условий для развития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субъектов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 малого и среднего предпринимательства</w:t>
            </w:r>
            <w:r w:rsidR="00E60216" w:rsidRPr="00F927F0">
              <w:rPr>
                <w:snapToGrid w:val="0"/>
                <w:sz w:val="27"/>
                <w:szCs w:val="27"/>
              </w:rPr>
              <w:t xml:space="preserve"> </w:t>
            </w:r>
            <w:r w:rsidR="002F356A" w:rsidRPr="00F927F0">
              <w:rPr>
                <w:snapToGrid w:val="0"/>
                <w:sz w:val="27"/>
                <w:szCs w:val="27"/>
              </w:rPr>
              <w:t xml:space="preserve">на территории </w:t>
            </w:r>
            <w:r w:rsidR="00DA2CFC">
              <w:rPr>
                <w:snapToGrid w:val="0"/>
                <w:sz w:val="27"/>
                <w:szCs w:val="27"/>
              </w:rPr>
              <w:t>муниципального района «Шилкинский район»</w:t>
            </w:r>
            <w:r w:rsidR="00605B8A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2F356A" w14:paraId="5B9A393B" w14:textId="77777777" w:rsidTr="004156FD">
        <w:trPr>
          <w:trHeight w:val="2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3929" w14:textId="6839E8E8" w:rsidR="00024628" w:rsidRPr="00254B2E" w:rsidRDefault="00D17BF4" w:rsidP="00D62623">
            <w:pPr>
              <w:pStyle w:val="11"/>
              <w:ind w:left="34" w:right="-392"/>
              <w:rPr>
                <w:color w:val="auto"/>
                <w:sz w:val="27"/>
                <w:szCs w:val="27"/>
              </w:rPr>
            </w:pPr>
            <w:r w:rsidRPr="00D56D1D">
              <w:rPr>
                <w:color w:val="auto"/>
                <w:sz w:val="27"/>
                <w:szCs w:val="27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307B" w14:textId="160DC426" w:rsidR="00E60216" w:rsidRPr="00D56D1D" w:rsidRDefault="00D56D1D" w:rsidP="00D62623">
            <w:pPr>
              <w:pStyle w:val="10"/>
              <w:widowControl w:val="0"/>
              <w:tabs>
                <w:tab w:val="left" w:pos="35"/>
              </w:tabs>
              <w:ind w:left="34" w:right="34"/>
              <w:jc w:val="both"/>
              <w:rPr>
                <w:snapToGrid w:val="0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О</w:t>
            </w:r>
            <w:r w:rsidR="004344B1" w:rsidRPr="00D56D1D">
              <w:rPr>
                <w:snapToGrid w:val="0"/>
                <w:sz w:val="27"/>
                <w:szCs w:val="27"/>
              </w:rPr>
              <w:t xml:space="preserve">казание </w:t>
            </w:r>
            <w:r w:rsidR="003D2807" w:rsidRPr="00D56D1D">
              <w:rPr>
                <w:snapToGrid w:val="0"/>
                <w:sz w:val="27"/>
                <w:szCs w:val="27"/>
              </w:rPr>
              <w:t xml:space="preserve">организационной, </w:t>
            </w:r>
            <w:r w:rsidR="00AD27AA" w:rsidRPr="00D56D1D">
              <w:rPr>
                <w:snapToGrid w:val="0"/>
                <w:sz w:val="27"/>
                <w:szCs w:val="27"/>
              </w:rPr>
              <w:t>консультационной</w:t>
            </w:r>
            <w:r w:rsidR="004B7ED0" w:rsidRPr="00D56D1D">
              <w:rPr>
                <w:snapToGrid w:val="0"/>
                <w:sz w:val="27"/>
                <w:szCs w:val="27"/>
              </w:rPr>
              <w:t>, финансовой и имущественной</w:t>
            </w:r>
            <w:r w:rsidR="00AD27AA" w:rsidRPr="00D56D1D">
              <w:rPr>
                <w:snapToGrid w:val="0"/>
                <w:sz w:val="27"/>
                <w:szCs w:val="27"/>
              </w:rPr>
              <w:t xml:space="preserve"> </w:t>
            </w:r>
            <w:r w:rsidR="00E60216" w:rsidRPr="00D56D1D">
              <w:rPr>
                <w:snapToGrid w:val="0"/>
                <w:sz w:val="27"/>
                <w:szCs w:val="27"/>
              </w:rPr>
              <w:t xml:space="preserve">поддержки </w:t>
            </w:r>
            <w:r w:rsidR="00E66BBF" w:rsidRPr="00D56D1D">
              <w:rPr>
                <w:snapToGrid w:val="0"/>
                <w:sz w:val="27"/>
                <w:szCs w:val="27"/>
              </w:rPr>
              <w:t>субъектам малого и среднего предпринимательства</w:t>
            </w:r>
            <w:r w:rsidR="00E60216" w:rsidRPr="00D56D1D">
              <w:rPr>
                <w:snapToGrid w:val="0"/>
                <w:sz w:val="27"/>
                <w:szCs w:val="27"/>
              </w:rPr>
              <w:t>;</w:t>
            </w:r>
          </w:p>
          <w:p w14:paraId="493D9C19" w14:textId="5BC5B701" w:rsidR="00CE7ED5" w:rsidRPr="00D56D1D" w:rsidRDefault="00D56D1D" w:rsidP="00D62623">
            <w:pPr>
              <w:pStyle w:val="10"/>
              <w:widowControl w:val="0"/>
              <w:ind w:left="34" w:right="34"/>
              <w:jc w:val="both"/>
              <w:rPr>
                <w:rFonts w:ascii="Courier New" w:hAnsi="Courier New" w:cs="Courier New"/>
                <w:sz w:val="27"/>
                <w:szCs w:val="27"/>
              </w:rPr>
            </w:pPr>
            <w:r w:rsidRPr="00D56D1D">
              <w:rPr>
                <w:snapToGrid w:val="0"/>
                <w:sz w:val="27"/>
                <w:szCs w:val="27"/>
              </w:rPr>
              <w:t>Стимулирование развития малого и среднего предпринимательства и потребительского рынка.</w:t>
            </w:r>
          </w:p>
        </w:tc>
      </w:tr>
      <w:tr w:rsidR="00024628" w:rsidRPr="002F356A" w14:paraId="1BE24E17" w14:textId="77777777" w:rsidTr="00254B2E">
        <w:trPr>
          <w:trHeight w:val="83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795" w14:textId="77777777" w:rsidR="00024628" w:rsidRPr="007624DC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1495" w14:textId="4B596F18" w:rsidR="00024628" w:rsidRPr="007624DC" w:rsidRDefault="00BA080A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 xml:space="preserve">Срок реализации – </w:t>
            </w:r>
            <w:r w:rsidR="00024628" w:rsidRPr="007624DC">
              <w:rPr>
                <w:snapToGrid w:val="0"/>
                <w:sz w:val="27"/>
                <w:szCs w:val="27"/>
              </w:rPr>
              <w:t>20</w:t>
            </w:r>
            <w:r w:rsidR="00800310" w:rsidRPr="007624DC">
              <w:rPr>
                <w:snapToGrid w:val="0"/>
                <w:sz w:val="27"/>
                <w:szCs w:val="27"/>
              </w:rPr>
              <w:t>2</w:t>
            </w:r>
            <w:r w:rsidR="007840CC" w:rsidRPr="007624DC">
              <w:rPr>
                <w:snapToGrid w:val="0"/>
                <w:sz w:val="27"/>
                <w:szCs w:val="27"/>
              </w:rPr>
              <w:t>6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- 20</w:t>
            </w:r>
            <w:r w:rsidR="00265423">
              <w:rPr>
                <w:snapToGrid w:val="0"/>
                <w:sz w:val="27"/>
                <w:szCs w:val="27"/>
              </w:rPr>
              <w:t>28</w:t>
            </w:r>
            <w:r w:rsidR="00800310" w:rsidRPr="007624DC">
              <w:rPr>
                <w:snapToGrid w:val="0"/>
                <w:sz w:val="27"/>
                <w:szCs w:val="27"/>
              </w:rPr>
              <w:t xml:space="preserve"> </w:t>
            </w:r>
            <w:r w:rsidR="00024628" w:rsidRPr="007624DC">
              <w:rPr>
                <w:snapToGrid w:val="0"/>
                <w:sz w:val="27"/>
                <w:szCs w:val="27"/>
              </w:rPr>
              <w:t>годы</w:t>
            </w:r>
            <w:r w:rsidR="00E62D05" w:rsidRPr="007624DC">
              <w:rPr>
                <w:snapToGrid w:val="0"/>
                <w:sz w:val="27"/>
                <w:szCs w:val="27"/>
              </w:rPr>
              <w:t>.</w:t>
            </w:r>
          </w:p>
          <w:p w14:paraId="247E49CF" w14:textId="77777777" w:rsidR="00024628" w:rsidRPr="007624DC" w:rsidRDefault="00E62D05" w:rsidP="00D62623">
            <w:pPr>
              <w:pStyle w:val="10"/>
              <w:widowControl w:val="0"/>
              <w:ind w:firstLine="34"/>
              <w:rPr>
                <w:snapToGrid w:val="0"/>
                <w:sz w:val="27"/>
                <w:szCs w:val="27"/>
              </w:rPr>
            </w:pPr>
            <w:r w:rsidRPr="007624DC">
              <w:rPr>
                <w:snapToGrid w:val="0"/>
                <w:sz w:val="27"/>
                <w:szCs w:val="27"/>
              </w:rPr>
              <w:t>Каждый этап соответствует одному году реализации программы.</w:t>
            </w:r>
          </w:p>
        </w:tc>
      </w:tr>
      <w:tr w:rsidR="00024628" w:rsidRPr="002F356A" w14:paraId="3D04785B" w14:textId="77777777" w:rsidTr="004156FD">
        <w:trPr>
          <w:cantSplit/>
          <w:trHeight w:val="14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233" w14:textId="77777777" w:rsidR="00024628" w:rsidRPr="007E08B4" w:rsidRDefault="008C4F60" w:rsidP="00D62623">
            <w:pPr>
              <w:pStyle w:val="10"/>
              <w:widowControl w:val="0"/>
              <w:ind w:right="33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Перечень</w:t>
            </w:r>
            <w:r w:rsidR="00024628" w:rsidRPr="007E08B4">
              <w:rPr>
                <w:snapToGrid w:val="0"/>
                <w:sz w:val="27"/>
                <w:szCs w:val="27"/>
              </w:rPr>
              <w:t xml:space="preserve"> основных мероприятий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30D2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Организационные мероприятия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4F15AFFF" w14:textId="77777777" w:rsidR="00024628" w:rsidRPr="007E08B4" w:rsidRDefault="00024628" w:rsidP="00D62623">
            <w:pPr>
              <w:pStyle w:val="10"/>
              <w:outlineLvl w:val="4"/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Информационное обеспечение реализации программы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  <w:p w14:paraId="0E0DA876" w14:textId="77777777" w:rsidR="00024628" w:rsidRPr="007E08B4" w:rsidRDefault="00024628" w:rsidP="00D62623">
            <w:pPr>
              <w:rPr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Реализация мероприятий по </w:t>
            </w:r>
            <w:r w:rsidR="002F356A" w:rsidRPr="007E08B4">
              <w:rPr>
                <w:snapToGrid w:val="0"/>
                <w:sz w:val="27"/>
                <w:szCs w:val="27"/>
              </w:rPr>
              <w:t>развитию малого и среднего предпринимательства</w:t>
            </w:r>
            <w:r w:rsidR="00E62D05" w:rsidRPr="007E08B4">
              <w:rPr>
                <w:snapToGrid w:val="0"/>
                <w:sz w:val="27"/>
                <w:szCs w:val="27"/>
              </w:rPr>
              <w:t>.</w:t>
            </w:r>
          </w:p>
        </w:tc>
      </w:tr>
      <w:tr w:rsidR="00024628" w:rsidRPr="00815C8D" w14:paraId="1B0DE7FB" w14:textId="77777777" w:rsidTr="00254B2E">
        <w:trPr>
          <w:cantSplit/>
          <w:trHeight w:val="16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B74" w14:textId="77777777" w:rsidR="00024628" w:rsidRPr="007E08B4" w:rsidRDefault="001404D0" w:rsidP="00D62623">
            <w:pPr>
              <w:pStyle w:val="10"/>
              <w:widowControl w:val="0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Исполнители основных мероприятий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D86" w14:textId="228AC120" w:rsidR="00024628" w:rsidRPr="007E08B4" w:rsidRDefault="00255746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>Отдел экономического прогнозирования</w:t>
            </w:r>
            <w:r w:rsidR="00393B53">
              <w:rPr>
                <w:snapToGrid w:val="0"/>
                <w:sz w:val="27"/>
                <w:szCs w:val="27"/>
              </w:rPr>
              <w:t>,</w:t>
            </w:r>
            <w:r w:rsidRPr="007E08B4">
              <w:rPr>
                <w:snapToGrid w:val="0"/>
                <w:sz w:val="27"/>
                <w:szCs w:val="27"/>
              </w:rPr>
              <w:t xml:space="preserve"> монит</w:t>
            </w:r>
            <w:r w:rsidR="00686AE2" w:rsidRPr="007E08B4">
              <w:rPr>
                <w:snapToGrid w:val="0"/>
                <w:sz w:val="27"/>
                <w:szCs w:val="27"/>
              </w:rPr>
              <w:t>о</w:t>
            </w:r>
            <w:r w:rsidRPr="007E08B4">
              <w:rPr>
                <w:snapToGrid w:val="0"/>
                <w:sz w:val="27"/>
                <w:szCs w:val="27"/>
              </w:rPr>
              <w:t xml:space="preserve">ринга и развития </w:t>
            </w:r>
            <w:r w:rsidR="00024628" w:rsidRPr="007E08B4">
              <w:rPr>
                <w:snapToGrid w:val="0"/>
                <w:sz w:val="27"/>
                <w:szCs w:val="27"/>
              </w:rPr>
              <w:t>ад</w:t>
            </w:r>
            <w:r w:rsidR="003B77D1" w:rsidRPr="007E08B4">
              <w:rPr>
                <w:snapToGrid w:val="0"/>
                <w:sz w:val="27"/>
                <w:szCs w:val="27"/>
              </w:rPr>
              <w:t>министрации муниципального района «Шилкинский район</w:t>
            </w:r>
            <w:r w:rsidR="00024628" w:rsidRPr="007E08B4">
              <w:rPr>
                <w:snapToGrid w:val="0"/>
                <w:sz w:val="27"/>
                <w:szCs w:val="27"/>
              </w:rPr>
              <w:t>»</w:t>
            </w:r>
            <w:r w:rsidR="00815C8D" w:rsidRPr="007E08B4">
              <w:rPr>
                <w:snapToGrid w:val="0"/>
                <w:sz w:val="27"/>
                <w:szCs w:val="27"/>
              </w:rPr>
              <w:t>.</w:t>
            </w:r>
          </w:p>
          <w:p w14:paraId="299EA53D" w14:textId="77777777" w:rsidR="003B77D1" w:rsidRPr="007E08B4" w:rsidRDefault="00815C8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napToGrid w:val="0"/>
                <w:sz w:val="27"/>
                <w:szCs w:val="27"/>
              </w:rPr>
              <w:t xml:space="preserve">Комитет по финансам </w:t>
            </w:r>
            <w:r w:rsidR="003B77D1" w:rsidRPr="007E08B4">
              <w:rPr>
                <w:snapToGrid w:val="0"/>
                <w:sz w:val="27"/>
                <w:szCs w:val="27"/>
              </w:rPr>
              <w:t>администрации муниципального района «Шилкинский район».</w:t>
            </w:r>
          </w:p>
          <w:p w14:paraId="4635DA8B" w14:textId="77777777" w:rsidR="00815C8D" w:rsidRPr="007E08B4" w:rsidRDefault="00D463DD" w:rsidP="00D62623">
            <w:pPr>
              <w:pStyle w:val="10"/>
              <w:outlineLvl w:val="4"/>
              <w:rPr>
                <w:snapToGrid w:val="0"/>
                <w:sz w:val="27"/>
                <w:szCs w:val="27"/>
              </w:rPr>
            </w:pPr>
            <w:r w:rsidRPr="007E08B4">
              <w:rPr>
                <w:sz w:val="27"/>
                <w:szCs w:val="27"/>
              </w:rPr>
              <w:t>Администрации городских и сельских поселений</w:t>
            </w:r>
            <w:r w:rsidRPr="007E08B4">
              <w:rPr>
                <w:snapToGrid w:val="0"/>
                <w:sz w:val="27"/>
                <w:szCs w:val="27"/>
              </w:rPr>
              <w:t xml:space="preserve"> муниципального района «Шилкинский район».</w:t>
            </w:r>
          </w:p>
        </w:tc>
      </w:tr>
      <w:tr w:rsidR="00F56AC7" w:rsidRPr="002F356A" w14:paraId="16BAAFC5" w14:textId="77777777" w:rsidTr="00660CB3">
        <w:trPr>
          <w:cantSplit/>
          <w:trHeight w:val="159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47B8" w14:textId="77777777" w:rsidR="00F56AC7" w:rsidRPr="00F927F0" w:rsidRDefault="00F56AC7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91F7" w14:textId="1284E3AC" w:rsidR="00F56AC7" w:rsidRDefault="0014353F" w:rsidP="00D62623">
            <w:pPr>
              <w:tabs>
                <w:tab w:val="left" w:pos="3240"/>
                <w:tab w:val="left" w:pos="363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2026 год</w:t>
            </w:r>
            <w:r w:rsidR="00AF060C" w:rsidRPr="00AF060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- ф</w:t>
            </w:r>
            <w:r w:rsidR="007E10AE">
              <w:rPr>
                <w:sz w:val="27"/>
                <w:szCs w:val="27"/>
              </w:rPr>
              <w:t>инансирование не предусмотрено</w:t>
            </w:r>
          </w:p>
          <w:p w14:paraId="5A3BF175" w14:textId="666EFA84" w:rsidR="00306D77" w:rsidRPr="00306D77" w:rsidRDefault="0014353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2027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 год- 300 000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бюджет муниципального</w:t>
            </w:r>
          </w:p>
          <w:p w14:paraId="3A3DBF48" w14:textId="1F7B5A17" w:rsidR="00306D77" w:rsidRPr="00306D77" w:rsidRDefault="00306D77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 xml:space="preserve"> района.</w:t>
            </w:r>
          </w:p>
          <w:p w14:paraId="6025BAB8" w14:textId="4A8D7597" w:rsidR="00306D77" w:rsidRPr="00306D77" w:rsidRDefault="00C2391F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 w:rsidRPr="00306D77">
              <w:rPr>
                <w:color w:val="000000" w:themeColor="text1"/>
                <w:sz w:val="27"/>
                <w:szCs w:val="27"/>
              </w:rPr>
              <w:t>2028</w:t>
            </w:r>
            <w:r w:rsidR="0014353F" w:rsidRPr="00306D77">
              <w:rPr>
                <w:color w:val="000000" w:themeColor="text1"/>
                <w:sz w:val="27"/>
                <w:szCs w:val="27"/>
              </w:rPr>
              <w:t xml:space="preserve"> год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- 300 000 руб.</w:t>
            </w:r>
            <w:r w:rsidR="00254B2E">
              <w:rPr>
                <w:color w:val="000000" w:themeColor="text1"/>
                <w:sz w:val="27"/>
                <w:szCs w:val="27"/>
              </w:rPr>
              <w:t xml:space="preserve"> 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 xml:space="preserve">- бюджет муниципального </w:t>
            </w:r>
          </w:p>
          <w:p w14:paraId="38B87058" w14:textId="0FFA8E7B" w:rsidR="0014353F" w:rsidRPr="00254B2E" w:rsidRDefault="00187C58" w:rsidP="00D62623">
            <w:pPr>
              <w:tabs>
                <w:tab w:val="left" w:pos="3240"/>
                <w:tab w:val="left" w:pos="3635"/>
              </w:tabs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р</w:t>
            </w:r>
            <w:r w:rsidR="00306D77" w:rsidRPr="00306D77">
              <w:rPr>
                <w:color w:val="000000" w:themeColor="text1"/>
                <w:sz w:val="27"/>
                <w:szCs w:val="27"/>
              </w:rPr>
              <w:t>айона</w:t>
            </w:r>
            <w:r>
              <w:rPr>
                <w:color w:val="000000" w:themeColor="text1"/>
                <w:sz w:val="27"/>
                <w:szCs w:val="27"/>
              </w:rPr>
              <w:t>.</w:t>
            </w:r>
          </w:p>
        </w:tc>
      </w:tr>
      <w:tr w:rsidR="00024628" w:rsidRPr="002F356A" w14:paraId="4DC8DEC0" w14:textId="77777777" w:rsidTr="00393B53">
        <w:trPr>
          <w:cantSplit/>
          <w:trHeight w:val="313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D34" w14:textId="77777777" w:rsidR="00024628" w:rsidRPr="00F927F0" w:rsidRDefault="00A55A1E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6C0" w14:textId="2F395227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количества субъектов малого и среднего 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ежегодно;</w:t>
            </w:r>
          </w:p>
          <w:p w14:paraId="02A77155" w14:textId="58214AED" w:rsidR="007A6317" w:rsidRPr="007A6317" w:rsidRDefault="007A6317" w:rsidP="00D62623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1631"/>
                <w:tab w:val="left" w:pos="3221"/>
                <w:tab w:val="left" w:pos="407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увеличение вновь созданных рабочих мест (включая вновь зарегистрированных индивидуальных предпринимателей) в секторе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малого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и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ab/>
              <w:t>сре</w:t>
            </w:r>
            <w:r w:rsidR="00254B2E">
              <w:rPr>
                <w:color w:val="000000"/>
                <w:sz w:val="28"/>
                <w:szCs w:val="28"/>
                <w:lang w:bidi="ru-RU"/>
              </w:rPr>
              <w:t>д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>него</w:t>
            </w:r>
          </w:p>
          <w:p w14:paraId="6CB38DD6" w14:textId="5D3FD5B6" w:rsidR="007A6317" w:rsidRPr="007A6317" w:rsidRDefault="007A6317" w:rsidP="00D62623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7A6317">
              <w:rPr>
                <w:color w:val="000000"/>
                <w:sz w:val="28"/>
                <w:szCs w:val="28"/>
                <w:lang w:bidi="ru-RU"/>
              </w:rPr>
              <w:t>предпринимательства н</w:t>
            </w:r>
            <w:r w:rsidR="00527B8D">
              <w:rPr>
                <w:color w:val="000000"/>
                <w:sz w:val="28"/>
                <w:szCs w:val="28"/>
                <w:lang w:bidi="ru-RU"/>
              </w:rPr>
              <w:t>е менее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0E0EB7">
              <w:rPr>
                <w:color w:val="000000"/>
                <w:sz w:val="28"/>
                <w:szCs w:val="28"/>
                <w:lang w:bidi="ru-RU"/>
              </w:rPr>
              <w:t>10</w:t>
            </w:r>
            <w:r w:rsidRPr="007A6317">
              <w:rPr>
                <w:color w:val="000000"/>
                <w:sz w:val="28"/>
                <w:szCs w:val="28"/>
                <w:lang w:bidi="ru-RU"/>
              </w:rPr>
              <w:t xml:space="preserve"> единиц ежегодно;</w:t>
            </w:r>
          </w:p>
          <w:p w14:paraId="3CDB8D4F" w14:textId="3F554148" w:rsidR="0084456B" w:rsidRPr="0084456B" w:rsidRDefault="007A6317" w:rsidP="00D62623">
            <w:pPr>
              <w:pStyle w:val="10"/>
              <w:widowControl w:val="0"/>
              <w:jc w:val="both"/>
              <w:rPr>
                <w:snapToGrid w:val="0"/>
                <w:sz w:val="27"/>
                <w:szCs w:val="27"/>
              </w:rPr>
            </w:pPr>
            <w:r w:rsidRPr="0034705D">
              <w:rPr>
                <w:rFonts w:eastAsia="Courier New"/>
                <w:color w:val="000000"/>
                <w:sz w:val="28"/>
                <w:szCs w:val="28"/>
                <w:lang w:bidi="ru-RU"/>
              </w:rPr>
              <w:t>оказание имущественной поддержки не менее чем одному субъекту малого и среднего предпринимательства ежегодно</w:t>
            </w:r>
          </w:p>
        </w:tc>
      </w:tr>
      <w:tr w:rsidR="00024628" w:rsidRPr="002F356A" w14:paraId="7823DF4F" w14:textId="77777777" w:rsidTr="004156FD">
        <w:trPr>
          <w:cantSplit/>
          <w:trHeight w:val="9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3BF9" w14:textId="77777777" w:rsidR="00024628" w:rsidRPr="00F927F0" w:rsidRDefault="00024628" w:rsidP="00D62623">
            <w:pPr>
              <w:pStyle w:val="10"/>
              <w:widowControl w:val="0"/>
              <w:ind w:right="-108"/>
              <w:rPr>
                <w:snapToGrid w:val="0"/>
                <w:sz w:val="27"/>
                <w:szCs w:val="27"/>
              </w:rPr>
            </w:pPr>
            <w:r w:rsidRPr="00F927F0">
              <w:rPr>
                <w:snapToGrid w:val="0"/>
                <w:sz w:val="27"/>
                <w:szCs w:val="27"/>
              </w:rPr>
              <w:t>Система организации контроля за исполнением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93B" w14:textId="77777777" w:rsidR="00024628" w:rsidRPr="00F927F0" w:rsidRDefault="00070BF0" w:rsidP="00D6262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Текущий контроль за</w:t>
            </w:r>
            <w:r w:rsidR="00024628" w:rsidRPr="00F927F0">
              <w:rPr>
                <w:sz w:val="27"/>
                <w:szCs w:val="27"/>
              </w:rPr>
              <w:t xml:space="preserve"> выполнением мероприятий программы осуществля</w:t>
            </w:r>
            <w:r w:rsidR="002F356A" w:rsidRPr="00F927F0">
              <w:rPr>
                <w:sz w:val="27"/>
                <w:szCs w:val="27"/>
              </w:rPr>
              <w:t>е</w:t>
            </w:r>
            <w:r w:rsidR="00024628" w:rsidRPr="00F927F0">
              <w:rPr>
                <w:sz w:val="27"/>
                <w:szCs w:val="27"/>
              </w:rPr>
              <w:t xml:space="preserve">т </w:t>
            </w:r>
            <w:bookmarkStart w:id="0" w:name="_Hlk224826768"/>
            <w:r w:rsidR="00255746">
              <w:rPr>
                <w:sz w:val="27"/>
                <w:szCs w:val="27"/>
              </w:rPr>
              <w:t>отдел экономического прогнозирования, мониторинга и развития</w:t>
            </w:r>
            <w:r w:rsidR="004054ED">
              <w:rPr>
                <w:sz w:val="27"/>
                <w:szCs w:val="27"/>
              </w:rPr>
              <w:t xml:space="preserve"> </w:t>
            </w:r>
            <w:r w:rsidR="00D463DD">
              <w:rPr>
                <w:sz w:val="27"/>
                <w:szCs w:val="27"/>
              </w:rPr>
              <w:t>администрации</w:t>
            </w:r>
            <w:r w:rsidR="00D463DD">
              <w:rPr>
                <w:snapToGrid w:val="0"/>
                <w:sz w:val="27"/>
                <w:szCs w:val="27"/>
              </w:rPr>
              <w:t xml:space="preserve"> муниципального района «Шилкинский район</w:t>
            </w:r>
            <w:r w:rsidR="00D463DD" w:rsidRPr="00F927F0">
              <w:rPr>
                <w:snapToGrid w:val="0"/>
                <w:sz w:val="27"/>
                <w:szCs w:val="27"/>
              </w:rPr>
              <w:t>».</w:t>
            </w:r>
            <w:r>
              <w:rPr>
                <w:snapToGrid w:val="0"/>
                <w:sz w:val="27"/>
                <w:szCs w:val="27"/>
              </w:rPr>
              <w:t xml:space="preserve"> </w:t>
            </w:r>
            <w:bookmarkEnd w:id="0"/>
          </w:p>
        </w:tc>
      </w:tr>
    </w:tbl>
    <w:p w14:paraId="133AC05B" w14:textId="77777777" w:rsidR="00C43183" w:rsidRDefault="00C43183" w:rsidP="00D62623">
      <w:pPr>
        <w:rPr>
          <w:b/>
          <w:sz w:val="28"/>
          <w:szCs w:val="28"/>
        </w:rPr>
      </w:pPr>
    </w:p>
    <w:p w14:paraId="4FF210D7" w14:textId="77777777" w:rsidR="005C7633" w:rsidRDefault="005C7633" w:rsidP="00D62623">
      <w:pPr>
        <w:jc w:val="center"/>
        <w:rPr>
          <w:b/>
          <w:sz w:val="28"/>
          <w:szCs w:val="28"/>
        </w:rPr>
      </w:pPr>
    </w:p>
    <w:p w14:paraId="147CE146" w14:textId="77777777" w:rsidR="00BD673F" w:rsidRDefault="00BD673F" w:rsidP="00D62623">
      <w:pPr>
        <w:jc w:val="center"/>
        <w:rPr>
          <w:b/>
          <w:sz w:val="28"/>
          <w:szCs w:val="28"/>
        </w:rPr>
      </w:pPr>
    </w:p>
    <w:p w14:paraId="15DAF3C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0BC5E4DF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1E9E381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4C990F2" w14:textId="77777777" w:rsidR="00F6246D" w:rsidRDefault="00F6246D" w:rsidP="00D62623">
      <w:pPr>
        <w:jc w:val="center"/>
        <w:rPr>
          <w:b/>
          <w:sz w:val="28"/>
          <w:szCs w:val="28"/>
        </w:rPr>
      </w:pPr>
    </w:p>
    <w:p w14:paraId="438F9FDB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5FE91426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019BC3D9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6EAC0BCB" w14:textId="77777777" w:rsidR="004D7D4F" w:rsidRDefault="004D7D4F" w:rsidP="00D62623">
      <w:pPr>
        <w:jc w:val="center"/>
        <w:rPr>
          <w:b/>
          <w:sz w:val="28"/>
          <w:szCs w:val="28"/>
        </w:rPr>
      </w:pPr>
    </w:p>
    <w:p w14:paraId="18FC1460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4E429040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4FA1493B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3B0D9E5C" w14:textId="77777777" w:rsidR="00111AB0" w:rsidRDefault="00111AB0" w:rsidP="00D62623">
      <w:pPr>
        <w:jc w:val="center"/>
        <w:rPr>
          <w:b/>
          <w:sz w:val="28"/>
          <w:szCs w:val="28"/>
        </w:rPr>
      </w:pPr>
    </w:p>
    <w:p w14:paraId="22294F3A" w14:textId="77777777" w:rsidR="00393B53" w:rsidRDefault="00393B53" w:rsidP="00D62623">
      <w:pPr>
        <w:jc w:val="center"/>
        <w:rPr>
          <w:b/>
          <w:sz w:val="28"/>
          <w:szCs w:val="28"/>
        </w:rPr>
      </w:pPr>
    </w:p>
    <w:p w14:paraId="795E3827" w14:textId="77777777" w:rsidR="00686AE2" w:rsidRDefault="00686AE2" w:rsidP="00D62623">
      <w:pPr>
        <w:jc w:val="center"/>
        <w:rPr>
          <w:b/>
          <w:sz w:val="28"/>
          <w:szCs w:val="28"/>
        </w:rPr>
      </w:pPr>
    </w:p>
    <w:p w14:paraId="689AD15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82C0681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1FE92559" w14:textId="77777777" w:rsidR="00176A33" w:rsidRDefault="00176A33" w:rsidP="00D62623">
      <w:pPr>
        <w:jc w:val="center"/>
        <w:rPr>
          <w:b/>
          <w:sz w:val="28"/>
          <w:szCs w:val="28"/>
        </w:rPr>
      </w:pPr>
    </w:p>
    <w:p w14:paraId="03CA7FE4" w14:textId="77777777" w:rsidR="00C76D9D" w:rsidRDefault="00C76D9D" w:rsidP="00D62623">
      <w:pPr>
        <w:jc w:val="center"/>
        <w:rPr>
          <w:b/>
          <w:sz w:val="28"/>
          <w:szCs w:val="28"/>
        </w:rPr>
      </w:pPr>
    </w:p>
    <w:p w14:paraId="26893E06" w14:textId="77777777" w:rsidR="00254B2E" w:rsidRDefault="00254B2E" w:rsidP="00D6262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A98F77E" w14:textId="104447F5" w:rsidR="00B25E74" w:rsidRPr="00224821" w:rsidRDefault="00CB25CA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</w:t>
      </w:r>
      <w:r w:rsidR="00692FD8">
        <w:rPr>
          <w:b/>
          <w:sz w:val="28"/>
          <w:szCs w:val="28"/>
        </w:rPr>
        <w:t>униципальная программа</w:t>
      </w:r>
    </w:p>
    <w:p w14:paraId="295B4FF4" w14:textId="77777777" w:rsidR="00692FD8" w:rsidRDefault="00692FD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7D61">
        <w:rPr>
          <w:b/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малого и среднего предпринимательства на территории</w:t>
      </w:r>
    </w:p>
    <w:p w14:paraId="2F16F971" w14:textId="67614A86" w:rsidR="00B25E74" w:rsidRDefault="008C4F60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463DD">
        <w:rPr>
          <w:b/>
          <w:sz w:val="28"/>
          <w:szCs w:val="28"/>
        </w:rPr>
        <w:t>униципального района «Шилкинский район</w:t>
      </w:r>
      <w:r w:rsidR="00B25E74">
        <w:rPr>
          <w:b/>
          <w:sz w:val="28"/>
          <w:szCs w:val="28"/>
        </w:rPr>
        <w:t>»</w:t>
      </w:r>
      <w:r w:rsidR="00692FD8">
        <w:rPr>
          <w:b/>
          <w:sz w:val="28"/>
          <w:szCs w:val="28"/>
        </w:rPr>
        <w:t xml:space="preserve"> на 20</w:t>
      </w:r>
      <w:r w:rsidR="004054ED">
        <w:rPr>
          <w:b/>
          <w:sz w:val="28"/>
          <w:szCs w:val="28"/>
        </w:rPr>
        <w:t>2</w:t>
      </w:r>
      <w:r w:rsidR="00800535">
        <w:rPr>
          <w:b/>
          <w:sz w:val="28"/>
          <w:szCs w:val="28"/>
        </w:rPr>
        <w:t>6</w:t>
      </w:r>
      <w:r w:rsidR="004054ED">
        <w:rPr>
          <w:b/>
          <w:sz w:val="28"/>
          <w:szCs w:val="28"/>
        </w:rPr>
        <w:t>-20</w:t>
      </w:r>
      <w:r w:rsidR="00265423">
        <w:rPr>
          <w:b/>
          <w:sz w:val="28"/>
          <w:szCs w:val="28"/>
        </w:rPr>
        <w:t>28</w:t>
      </w:r>
      <w:r w:rsidR="00800535">
        <w:rPr>
          <w:b/>
          <w:sz w:val="28"/>
          <w:szCs w:val="28"/>
        </w:rPr>
        <w:t xml:space="preserve"> </w:t>
      </w:r>
      <w:r w:rsidR="00692FD8">
        <w:rPr>
          <w:b/>
          <w:sz w:val="28"/>
          <w:szCs w:val="28"/>
        </w:rPr>
        <w:t>годы»</w:t>
      </w:r>
    </w:p>
    <w:p w14:paraId="39B94D1A" w14:textId="77777777" w:rsidR="00D62623" w:rsidRPr="00224821" w:rsidRDefault="00D62623" w:rsidP="00D62623">
      <w:pPr>
        <w:jc w:val="center"/>
        <w:rPr>
          <w:b/>
          <w:sz w:val="28"/>
          <w:szCs w:val="28"/>
        </w:rPr>
      </w:pPr>
    </w:p>
    <w:p w14:paraId="0EDDD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Развитие малого и среднего предпринимательства (далее – МСП) и самозанятых является важным условием функционирования рыночной экономики и одной из важных социально-экономических задач общегосударственного значения.</w:t>
      </w:r>
    </w:p>
    <w:p w14:paraId="70D5FD3C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Участвуя практически во всех видах экономической деятельности, субъекты МСП и самозанятые обеспечивают формирование конкурентной среды, повышение доходов муниципального бюджета, занятость и повышение уровня жизни населения, формирование среднего класса. Экономическое и социальное развитие муниципального образования во многом зависит от развития данного сектора экономики.</w:t>
      </w:r>
    </w:p>
    <w:p w14:paraId="5C60DEE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развития МСП и самозанятых признана как на муниципальном уровне, так и на областном и федеральном уровнях.</w:t>
      </w:r>
    </w:p>
    <w:p w14:paraId="0B544AB8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>Необходимость решения задач по развитию предпринимательства программно-целевым методом обусловлена:</w:t>
      </w:r>
    </w:p>
    <w:p w14:paraId="3BC31F8E" w14:textId="7777777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масштабностью, сложностью и многообразием проблем малого и среднего предпринимательства и самозанятых;</w:t>
      </w:r>
    </w:p>
    <w:p w14:paraId="479E5298" w14:textId="1240CAB7" w:rsidR="00F23AF9" w:rsidRPr="00F23AF9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 – потребностью в координации усилий органов власти различных уровней и негосударственных организаций, в том числе общественных объединений предпринимателей, для решения проблем предпринимателей и самозанятых</w:t>
      </w:r>
      <w:r w:rsidR="0079470F">
        <w:rPr>
          <w:sz w:val="28"/>
          <w:szCs w:val="28"/>
        </w:rPr>
        <w:t>.</w:t>
      </w:r>
    </w:p>
    <w:p w14:paraId="47CDB3C0" w14:textId="77777777" w:rsidR="0079470F" w:rsidRDefault="00F23AF9" w:rsidP="00D62623">
      <w:pPr>
        <w:ind w:firstLine="567"/>
        <w:jc w:val="both"/>
        <w:rPr>
          <w:sz w:val="28"/>
          <w:szCs w:val="28"/>
        </w:rPr>
      </w:pPr>
      <w:r w:rsidRPr="00F23AF9">
        <w:rPr>
          <w:sz w:val="28"/>
          <w:szCs w:val="28"/>
        </w:rPr>
        <w:t xml:space="preserve">Системный подход к решению проблем развития предпринимательства на муниципальном уровне с использованием программных методов способствует последовательной работе, направленной на создание благоприятных условий ведения предпринимательской деятельности на территории муниципального </w:t>
      </w:r>
      <w:r w:rsidR="0079470F">
        <w:rPr>
          <w:sz w:val="28"/>
          <w:szCs w:val="28"/>
        </w:rPr>
        <w:t>района</w:t>
      </w:r>
      <w:r w:rsidRPr="00F23AF9">
        <w:rPr>
          <w:sz w:val="28"/>
          <w:szCs w:val="28"/>
        </w:rPr>
        <w:t xml:space="preserve"> "</w:t>
      </w:r>
      <w:r w:rsidR="0079470F">
        <w:rPr>
          <w:sz w:val="28"/>
          <w:szCs w:val="28"/>
        </w:rPr>
        <w:t>Шилкинский район</w:t>
      </w:r>
      <w:r w:rsidRPr="00F23AF9">
        <w:rPr>
          <w:sz w:val="28"/>
          <w:szCs w:val="28"/>
        </w:rPr>
        <w:t>".</w:t>
      </w:r>
    </w:p>
    <w:p w14:paraId="1FF2CEF7" w14:textId="0A0DA05D" w:rsidR="00EA2D93" w:rsidRDefault="00EA2D93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Малое предпринимательство представлено на территории Шилкинского района:</w:t>
      </w:r>
    </w:p>
    <w:p w14:paraId="40FAA57C" w14:textId="77777777" w:rsidR="00EA2D93" w:rsidRDefault="00EA2D93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49769110" w14:textId="0831211E" w:rsidR="00211280" w:rsidRDefault="00EA2D93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индивидуальных предпринимателей</w:t>
      </w:r>
    </w:p>
    <w:p w14:paraId="52C44FE1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2208"/>
        <w:gridCol w:w="2209"/>
        <w:gridCol w:w="2209"/>
      </w:tblGrid>
      <w:tr w:rsidR="00EA2D93" w:rsidRPr="00ED48C3" w14:paraId="1767F8D7" w14:textId="77777777" w:rsidTr="005C56A2">
        <w:tc>
          <w:tcPr>
            <w:tcW w:w="2943" w:type="dxa"/>
          </w:tcPr>
          <w:p w14:paraId="64A7E754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09" w:type="dxa"/>
          </w:tcPr>
          <w:p w14:paraId="18627D86" w14:textId="04F5555C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10" w:type="dxa"/>
          </w:tcPr>
          <w:p w14:paraId="157648C3" w14:textId="58F1B994" w:rsidR="00EA2D93" w:rsidRPr="00ED48C3" w:rsidRDefault="008465D5" w:rsidP="00D62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10" w:type="dxa"/>
          </w:tcPr>
          <w:p w14:paraId="75D21476" w14:textId="3EB80F31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EA2D93" w:rsidRPr="00ED48C3" w14:paraId="6E175476" w14:textId="77777777" w:rsidTr="005C56A2">
        <w:tc>
          <w:tcPr>
            <w:tcW w:w="2943" w:type="dxa"/>
          </w:tcPr>
          <w:p w14:paraId="0AC22142" w14:textId="77777777" w:rsidR="00EA2D93" w:rsidRPr="00ED48C3" w:rsidRDefault="00EA2D93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ИП</w:t>
            </w:r>
          </w:p>
        </w:tc>
        <w:tc>
          <w:tcPr>
            <w:tcW w:w="2209" w:type="dxa"/>
          </w:tcPr>
          <w:p w14:paraId="54828996" w14:textId="73248C8A" w:rsidR="00EA2D93" w:rsidRPr="003B10DE" w:rsidRDefault="003B10DE" w:rsidP="00D62623">
            <w:pPr>
              <w:jc w:val="center"/>
              <w:rPr>
                <w:sz w:val="28"/>
                <w:szCs w:val="28"/>
              </w:rPr>
            </w:pPr>
            <w:r w:rsidRPr="003B10DE">
              <w:rPr>
                <w:sz w:val="28"/>
                <w:szCs w:val="28"/>
              </w:rPr>
              <w:t>5</w:t>
            </w:r>
            <w:r w:rsidR="006E3A1A">
              <w:rPr>
                <w:sz w:val="28"/>
                <w:szCs w:val="28"/>
              </w:rPr>
              <w:t>04</w:t>
            </w:r>
          </w:p>
        </w:tc>
        <w:tc>
          <w:tcPr>
            <w:tcW w:w="2210" w:type="dxa"/>
          </w:tcPr>
          <w:p w14:paraId="2EE52A91" w14:textId="26260E70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526</w:t>
            </w:r>
          </w:p>
        </w:tc>
        <w:tc>
          <w:tcPr>
            <w:tcW w:w="2210" w:type="dxa"/>
          </w:tcPr>
          <w:p w14:paraId="289EC5CF" w14:textId="634F0D5A" w:rsidR="00EA2D93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559</w:t>
            </w:r>
          </w:p>
        </w:tc>
      </w:tr>
    </w:tbl>
    <w:p w14:paraId="483C24C2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p w14:paraId="5830AF1C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3B2208DA" w14:textId="74185D06" w:rsidR="00211280" w:rsidRDefault="00211280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малых предприятий</w:t>
      </w:r>
    </w:p>
    <w:p w14:paraId="41EE7D95" w14:textId="77777777" w:rsidR="00176A33" w:rsidRDefault="00176A33" w:rsidP="00D62623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21"/>
        <w:gridCol w:w="2221"/>
        <w:gridCol w:w="2222"/>
      </w:tblGrid>
      <w:tr w:rsidR="00211280" w:rsidRPr="00ED48C3" w14:paraId="762D6473" w14:textId="77777777" w:rsidTr="005C56A2">
        <w:tc>
          <w:tcPr>
            <w:tcW w:w="2905" w:type="dxa"/>
          </w:tcPr>
          <w:p w14:paraId="23BA791A" w14:textId="7777777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Год</w:t>
            </w:r>
          </w:p>
        </w:tc>
        <w:tc>
          <w:tcPr>
            <w:tcW w:w="2222" w:type="dxa"/>
          </w:tcPr>
          <w:p w14:paraId="43C48F1F" w14:textId="698CF916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23</w:t>
            </w:r>
          </w:p>
        </w:tc>
        <w:tc>
          <w:tcPr>
            <w:tcW w:w="2222" w:type="dxa"/>
          </w:tcPr>
          <w:p w14:paraId="66B36656" w14:textId="332B3072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477078">
              <w:rPr>
                <w:sz w:val="28"/>
                <w:szCs w:val="28"/>
              </w:rPr>
              <w:t>24</w:t>
            </w:r>
          </w:p>
        </w:tc>
        <w:tc>
          <w:tcPr>
            <w:tcW w:w="2223" w:type="dxa"/>
          </w:tcPr>
          <w:p w14:paraId="0B69D56D" w14:textId="435F0E17" w:rsidR="00211280" w:rsidRPr="00ED48C3" w:rsidRDefault="00211280" w:rsidP="00D62623">
            <w:pPr>
              <w:jc w:val="center"/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20</w:t>
            </w:r>
            <w:r w:rsidR="008465D5">
              <w:rPr>
                <w:sz w:val="28"/>
                <w:szCs w:val="28"/>
              </w:rPr>
              <w:t>2</w:t>
            </w:r>
            <w:r w:rsidR="00477078">
              <w:rPr>
                <w:sz w:val="28"/>
                <w:szCs w:val="28"/>
              </w:rPr>
              <w:t>5</w:t>
            </w:r>
          </w:p>
        </w:tc>
      </w:tr>
      <w:tr w:rsidR="00211280" w:rsidRPr="00ED48C3" w14:paraId="0925A9CA" w14:textId="77777777" w:rsidTr="005C56A2">
        <w:tc>
          <w:tcPr>
            <w:tcW w:w="2905" w:type="dxa"/>
          </w:tcPr>
          <w:p w14:paraId="46739646" w14:textId="77777777" w:rsidR="00211280" w:rsidRPr="00ED48C3" w:rsidRDefault="00211280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Количество малых предприятий</w:t>
            </w:r>
          </w:p>
        </w:tc>
        <w:tc>
          <w:tcPr>
            <w:tcW w:w="2222" w:type="dxa"/>
            <w:vAlign w:val="center"/>
          </w:tcPr>
          <w:p w14:paraId="7A3F86A2" w14:textId="6F698C00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</w:t>
            </w:r>
          </w:p>
        </w:tc>
        <w:tc>
          <w:tcPr>
            <w:tcW w:w="2222" w:type="dxa"/>
            <w:vAlign w:val="center"/>
          </w:tcPr>
          <w:p w14:paraId="588DD2E3" w14:textId="3649FE7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13</w:t>
            </w:r>
          </w:p>
        </w:tc>
        <w:tc>
          <w:tcPr>
            <w:tcW w:w="2223" w:type="dxa"/>
            <w:vAlign w:val="center"/>
          </w:tcPr>
          <w:p w14:paraId="5CFDA166" w14:textId="76565FE2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</w:t>
            </w:r>
            <w:r w:rsidR="005411F8">
              <w:rPr>
                <w:sz w:val="28"/>
                <w:szCs w:val="28"/>
              </w:rPr>
              <w:t>4</w:t>
            </w:r>
          </w:p>
        </w:tc>
      </w:tr>
      <w:tr w:rsidR="00211280" w:rsidRPr="00ED48C3" w14:paraId="1DFDA7A9" w14:textId="77777777" w:rsidTr="005C56A2">
        <w:tc>
          <w:tcPr>
            <w:tcW w:w="2905" w:type="dxa"/>
          </w:tcPr>
          <w:p w14:paraId="04EF54CC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микро</w:t>
            </w:r>
            <w:r>
              <w:rPr>
                <w:sz w:val="28"/>
                <w:szCs w:val="28"/>
              </w:rPr>
              <w:lastRenderedPageBreak/>
              <w:t>предприятий</w:t>
            </w:r>
          </w:p>
        </w:tc>
        <w:tc>
          <w:tcPr>
            <w:tcW w:w="2222" w:type="dxa"/>
            <w:vAlign w:val="center"/>
          </w:tcPr>
          <w:p w14:paraId="6C94C23D" w14:textId="4EA4B9AB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lastRenderedPageBreak/>
              <w:t>510</w:t>
            </w:r>
          </w:p>
        </w:tc>
        <w:tc>
          <w:tcPr>
            <w:tcW w:w="2222" w:type="dxa"/>
            <w:vAlign w:val="center"/>
          </w:tcPr>
          <w:p w14:paraId="21EC9DD7" w14:textId="0423D594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519</w:t>
            </w:r>
          </w:p>
        </w:tc>
        <w:tc>
          <w:tcPr>
            <w:tcW w:w="2223" w:type="dxa"/>
            <w:vAlign w:val="center"/>
          </w:tcPr>
          <w:p w14:paraId="0D70085E" w14:textId="415940D7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547</w:t>
            </w:r>
          </w:p>
        </w:tc>
      </w:tr>
      <w:tr w:rsidR="00211280" w:rsidRPr="00ED48C3" w14:paraId="2D4A2393" w14:textId="77777777" w:rsidTr="005C56A2">
        <w:tc>
          <w:tcPr>
            <w:tcW w:w="2905" w:type="dxa"/>
          </w:tcPr>
          <w:p w14:paraId="2715CA00" w14:textId="77777777" w:rsidR="00211280" w:rsidRPr="00ED48C3" w:rsidRDefault="006C5A0E" w:rsidP="00D62623">
            <w:pPr>
              <w:rPr>
                <w:sz w:val="28"/>
                <w:szCs w:val="28"/>
              </w:rPr>
            </w:pPr>
            <w:r w:rsidRPr="00ED48C3">
              <w:rPr>
                <w:sz w:val="28"/>
                <w:szCs w:val="28"/>
              </w:rPr>
              <w:t>Среднесписочная численность работников, чел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22" w:type="dxa"/>
            <w:vAlign w:val="center"/>
          </w:tcPr>
          <w:p w14:paraId="09F3200B" w14:textId="3270497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1478</w:t>
            </w:r>
          </w:p>
        </w:tc>
        <w:tc>
          <w:tcPr>
            <w:tcW w:w="2222" w:type="dxa"/>
            <w:vAlign w:val="center"/>
          </w:tcPr>
          <w:p w14:paraId="4F2108C2" w14:textId="26F1A2D3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1518</w:t>
            </w:r>
          </w:p>
        </w:tc>
        <w:tc>
          <w:tcPr>
            <w:tcW w:w="2223" w:type="dxa"/>
            <w:vAlign w:val="center"/>
          </w:tcPr>
          <w:p w14:paraId="4159CE3F" w14:textId="092A203E" w:rsidR="00211280" w:rsidRPr="006E3A1A" w:rsidRDefault="006E3A1A" w:rsidP="00D62623">
            <w:pPr>
              <w:jc w:val="center"/>
              <w:rPr>
                <w:sz w:val="28"/>
                <w:szCs w:val="28"/>
              </w:rPr>
            </w:pPr>
            <w:r w:rsidRPr="006E3A1A">
              <w:rPr>
                <w:sz w:val="28"/>
                <w:szCs w:val="28"/>
              </w:rPr>
              <w:t>1621</w:t>
            </w:r>
          </w:p>
        </w:tc>
      </w:tr>
    </w:tbl>
    <w:p w14:paraId="10438C55" w14:textId="77777777" w:rsidR="00211280" w:rsidRDefault="00211280" w:rsidP="00D62623">
      <w:pPr>
        <w:ind w:firstLine="708"/>
        <w:jc w:val="right"/>
        <w:rPr>
          <w:sz w:val="28"/>
          <w:szCs w:val="28"/>
        </w:rPr>
      </w:pPr>
    </w:p>
    <w:p w14:paraId="4D23D492" w14:textId="77777777" w:rsidR="005374F0" w:rsidRDefault="005374F0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729EC7A4" w14:textId="77777777" w:rsidR="00531B5F" w:rsidRDefault="00531B5F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Потребительский рынок района имеет следующую структуру:</w:t>
      </w:r>
    </w:p>
    <w:p w14:paraId="200D1993" w14:textId="77777777" w:rsidR="000F74FC" w:rsidRDefault="000F74FC" w:rsidP="00D62623">
      <w:pPr>
        <w:ind w:firstLine="708"/>
        <w:jc w:val="right"/>
        <w:rPr>
          <w:sz w:val="28"/>
          <w:szCs w:val="28"/>
        </w:rPr>
      </w:pPr>
    </w:p>
    <w:p w14:paraId="505DE047" w14:textId="77777777" w:rsidR="00531B5F" w:rsidRDefault="00531B5F" w:rsidP="00D6262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3C71EDD1" w14:textId="77777777" w:rsidR="00531B5F" w:rsidRDefault="00531B5F" w:rsidP="00D6262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потребительского рынка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2"/>
        <w:gridCol w:w="3218"/>
      </w:tblGrid>
      <w:tr w:rsidR="00B10C4E" w:rsidRPr="00042CB0" w14:paraId="0676CBA4" w14:textId="77777777" w:rsidTr="0048045D">
        <w:tc>
          <w:tcPr>
            <w:tcW w:w="6353" w:type="dxa"/>
          </w:tcPr>
          <w:p w14:paraId="79BD4596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Магазины</w:t>
            </w:r>
          </w:p>
        </w:tc>
        <w:tc>
          <w:tcPr>
            <w:tcW w:w="3219" w:type="dxa"/>
          </w:tcPr>
          <w:p w14:paraId="6D238373" w14:textId="632871C2" w:rsidR="00B10C4E" w:rsidRPr="00A269F4" w:rsidRDefault="002B45E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2</w:t>
            </w:r>
            <w:r w:rsidR="00A269F4" w:rsidRPr="00A269F4">
              <w:rPr>
                <w:sz w:val="28"/>
                <w:szCs w:val="28"/>
              </w:rPr>
              <w:t>98</w:t>
            </w:r>
          </w:p>
        </w:tc>
      </w:tr>
      <w:tr w:rsidR="00B10C4E" w:rsidRPr="00042CB0" w14:paraId="71AA0097" w14:textId="77777777" w:rsidTr="0048045D">
        <w:tc>
          <w:tcPr>
            <w:tcW w:w="6353" w:type="dxa"/>
          </w:tcPr>
          <w:p w14:paraId="7C5F7EAF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Оптовые склады и базы</w:t>
            </w:r>
          </w:p>
        </w:tc>
        <w:tc>
          <w:tcPr>
            <w:tcW w:w="3219" w:type="dxa"/>
          </w:tcPr>
          <w:p w14:paraId="768BF103" w14:textId="352A7A5E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5</w:t>
            </w:r>
          </w:p>
        </w:tc>
      </w:tr>
      <w:tr w:rsidR="00B10C4E" w:rsidRPr="00042CB0" w14:paraId="1C055FA4" w14:textId="77777777" w:rsidTr="0048045D">
        <w:tc>
          <w:tcPr>
            <w:tcW w:w="6353" w:type="dxa"/>
          </w:tcPr>
          <w:p w14:paraId="21E58E7A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3219" w:type="dxa"/>
          </w:tcPr>
          <w:p w14:paraId="7E97AE44" w14:textId="089F2917" w:rsidR="00B10C4E" w:rsidRPr="00306E4A" w:rsidRDefault="00306E4A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27</w:t>
            </w:r>
          </w:p>
        </w:tc>
      </w:tr>
      <w:tr w:rsidR="00B10C4E" w:rsidRPr="00042CB0" w14:paraId="6887EE3E" w14:textId="77777777" w:rsidTr="0048045D">
        <w:tc>
          <w:tcPr>
            <w:tcW w:w="6353" w:type="dxa"/>
          </w:tcPr>
          <w:p w14:paraId="1532D0A7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Аптеки и аптечные пункты</w:t>
            </w:r>
          </w:p>
        </w:tc>
        <w:tc>
          <w:tcPr>
            <w:tcW w:w="3219" w:type="dxa"/>
          </w:tcPr>
          <w:p w14:paraId="597B4160" w14:textId="6DFC503B" w:rsidR="00B10C4E" w:rsidRPr="004402E6" w:rsidRDefault="004402E6" w:rsidP="00D62623">
            <w:pPr>
              <w:jc w:val="center"/>
              <w:rPr>
                <w:sz w:val="28"/>
                <w:szCs w:val="28"/>
              </w:rPr>
            </w:pPr>
            <w:r w:rsidRPr="004402E6">
              <w:rPr>
                <w:sz w:val="28"/>
                <w:szCs w:val="28"/>
              </w:rPr>
              <w:t>22</w:t>
            </w:r>
          </w:p>
        </w:tc>
      </w:tr>
      <w:tr w:rsidR="00B10C4E" w:rsidRPr="00042CB0" w14:paraId="106E4BBC" w14:textId="77777777" w:rsidTr="0048045D">
        <w:tc>
          <w:tcPr>
            <w:tcW w:w="6353" w:type="dxa"/>
          </w:tcPr>
          <w:p w14:paraId="41CBAFB8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Автозаправочные станции</w:t>
            </w:r>
          </w:p>
        </w:tc>
        <w:tc>
          <w:tcPr>
            <w:tcW w:w="3219" w:type="dxa"/>
          </w:tcPr>
          <w:p w14:paraId="3E20EE99" w14:textId="77777777" w:rsidR="00B10C4E" w:rsidRPr="00306E4A" w:rsidRDefault="0043694F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</w:t>
            </w:r>
            <w:r w:rsidR="002B45EF" w:rsidRPr="00306E4A">
              <w:rPr>
                <w:sz w:val="28"/>
                <w:szCs w:val="28"/>
              </w:rPr>
              <w:t>4</w:t>
            </w:r>
          </w:p>
        </w:tc>
      </w:tr>
      <w:tr w:rsidR="00B10C4E" w:rsidRPr="00042CB0" w14:paraId="6E44A56F" w14:textId="77777777" w:rsidTr="0048045D">
        <w:tc>
          <w:tcPr>
            <w:tcW w:w="6353" w:type="dxa"/>
          </w:tcPr>
          <w:p w14:paraId="725C3134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Бытовое обслуживание</w:t>
            </w:r>
          </w:p>
        </w:tc>
        <w:tc>
          <w:tcPr>
            <w:tcW w:w="3219" w:type="dxa"/>
          </w:tcPr>
          <w:p w14:paraId="55D883C9" w14:textId="38A5CC49" w:rsidR="00B10C4E" w:rsidRPr="0048045D" w:rsidRDefault="0048045D" w:rsidP="00D62623">
            <w:pPr>
              <w:jc w:val="center"/>
              <w:rPr>
                <w:sz w:val="28"/>
                <w:szCs w:val="28"/>
              </w:rPr>
            </w:pPr>
            <w:r w:rsidRPr="0048045D">
              <w:rPr>
                <w:sz w:val="28"/>
                <w:szCs w:val="28"/>
              </w:rPr>
              <w:t>93</w:t>
            </w:r>
          </w:p>
        </w:tc>
      </w:tr>
      <w:tr w:rsidR="00B10C4E" w:rsidRPr="00042CB0" w14:paraId="261BE509" w14:textId="77777777" w:rsidTr="0048045D">
        <w:tc>
          <w:tcPr>
            <w:tcW w:w="6353" w:type="dxa"/>
          </w:tcPr>
          <w:p w14:paraId="5A8B9759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Станции технического обслуживания</w:t>
            </w:r>
          </w:p>
        </w:tc>
        <w:tc>
          <w:tcPr>
            <w:tcW w:w="3219" w:type="dxa"/>
          </w:tcPr>
          <w:p w14:paraId="383A0D45" w14:textId="77777777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11</w:t>
            </w:r>
          </w:p>
        </w:tc>
      </w:tr>
      <w:tr w:rsidR="00B10C4E" w:rsidRPr="00042CB0" w14:paraId="374DAFF4" w14:textId="77777777" w:rsidTr="0048045D">
        <w:tc>
          <w:tcPr>
            <w:tcW w:w="6353" w:type="dxa"/>
          </w:tcPr>
          <w:p w14:paraId="172E635D" w14:textId="77777777" w:rsidR="00B10C4E" w:rsidRPr="00042CB0" w:rsidRDefault="00B10C4E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Транспортно-экспедиционное обслуживание</w:t>
            </w:r>
          </w:p>
        </w:tc>
        <w:tc>
          <w:tcPr>
            <w:tcW w:w="3219" w:type="dxa"/>
          </w:tcPr>
          <w:p w14:paraId="69A69922" w14:textId="5C3D6A5A" w:rsidR="00B10C4E" w:rsidRPr="00306E4A" w:rsidRDefault="00D4779E" w:rsidP="00D62623">
            <w:pPr>
              <w:jc w:val="center"/>
              <w:rPr>
                <w:sz w:val="28"/>
                <w:szCs w:val="28"/>
              </w:rPr>
            </w:pPr>
            <w:r w:rsidRPr="00306E4A">
              <w:rPr>
                <w:sz w:val="28"/>
                <w:szCs w:val="28"/>
              </w:rPr>
              <w:t>9</w:t>
            </w:r>
            <w:r w:rsidR="00306E4A" w:rsidRPr="00306E4A">
              <w:rPr>
                <w:sz w:val="28"/>
                <w:szCs w:val="28"/>
              </w:rPr>
              <w:t>0</w:t>
            </w:r>
          </w:p>
        </w:tc>
      </w:tr>
      <w:tr w:rsidR="005C649F" w:rsidRPr="00042CB0" w14:paraId="37DC95DD" w14:textId="77777777" w:rsidTr="0048045D">
        <w:tc>
          <w:tcPr>
            <w:tcW w:w="6353" w:type="dxa"/>
          </w:tcPr>
          <w:p w14:paraId="3A63EE1F" w14:textId="4CD921B8" w:rsidR="005C649F" w:rsidRPr="00042CB0" w:rsidRDefault="005C649F" w:rsidP="00D62623">
            <w:pPr>
              <w:rPr>
                <w:sz w:val="28"/>
                <w:szCs w:val="28"/>
              </w:rPr>
            </w:pPr>
            <w:r w:rsidRPr="00042CB0">
              <w:rPr>
                <w:sz w:val="28"/>
                <w:szCs w:val="28"/>
              </w:rPr>
              <w:t>Суперма</w:t>
            </w:r>
            <w:r w:rsidR="005A3418">
              <w:rPr>
                <w:sz w:val="28"/>
                <w:szCs w:val="28"/>
              </w:rPr>
              <w:t>р</w:t>
            </w:r>
            <w:r w:rsidRPr="00042CB0">
              <w:rPr>
                <w:sz w:val="28"/>
                <w:szCs w:val="28"/>
              </w:rPr>
              <w:t>кеты</w:t>
            </w:r>
            <w:r w:rsidR="00843DEC" w:rsidRPr="00042CB0">
              <w:rPr>
                <w:sz w:val="28"/>
                <w:szCs w:val="28"/>
              </w:rPr>
              <w:t xml:space="preserve"> (площадь от 600 до 1600 кв.м.)</w:t>
            </w:r>
          </w:p>
        </w:tc>
        <w:tc>
          <w:tcPr>
            <w:tcW w:w="3219" w:type="dxa"/>
          </w:tcPr>
          <w:p w14:paraId="26B2E3DE" w14:textId="38C59BDF" w:rsidR="005C649F" w:rsidRPr="00A269F4" w:rsidRDefault="005C649F" w:rsidP="00D62623">
            <w:pPr>
              <w:jc w:val="center"/>
              <w:rPr>
                <w:sz w:val="28"/>
                <w:szCs w:val="28"/>
              </w:rPr>
            </w:pPr>
            <w:r w:rsidRPr="00A269F4">
              <w:rPr>
                <w:sz w:val="28"/>
                <w:szCs w:val="28"/>
              </w:rPr>
              <w:t>1</w:t>
            </w:r>
            <w:r w:rsidR="00A269F4" w:rsidRPr="00A269F4">
              <w:rPr>
                <w:sz w:val="28"/>
                <w:szCs w:val="28"/>
              </w:rPr>
              <w:t>1</w:t>
            </w:r>
          </w:p>
        </w:tc>
      </w:tr>
    </w:tbl>
    <w:p w14:paraId="246E0D70" w14:textId="77777777" w:rsidR="00B10C4E" w:rsidRDefault="00B10C4E" w:rsidP="00D62623">
      <w:pPr>
        <w:ind w:firstLine="708"/>
        <w:jc w:val="center"/>
        <w:rPr>
          <w:sz w:val="28"/>
          <w:szCs w:val="28"/>
        </w:rPr>
      </w:pPr>
    </w:p>
    <w:p w14:paraId="2D064679" w14:textId="7B2E9AB0" w:rsidR="00F72355" w:rsidRPr="00986031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Предпринимателями Шилкинского района предоставляется широкий спектр видов предпринимательской деятельности: КФХ, различные виды торговой деятельности, комплекс бытовых услуг населению (ремонт и пошив одежды и штор, ремонт обуви, фотография, парикмахерские, маникюрные и косметические услуги, услуги ксерокопирования, Интернета, транспортные услуги, услуги такси, услуги по организации досуга, ювелирные услуги, и т.д.), осуществляется изготовление  корпусной мебели  по индивидуальным заказам, осуществляются регулярные пассажирские маршруты</w:t>
      </w:r>
      <w:r w:rsidR="00A308DC">
        <w:rPr>
          <w:sz w:val="28"/>
          <w:szCs w:val="28"/>
        </w:rPr>
        <w:t xml:space="preserve">: </w:t>
      </w:r>
      <w:r w:rsidR="00986031" w:rsidRPr="00986031">
        <w:rPr>
          <w:sz w:val="28"/>
          <w:szCs w:val="28"/>
        </w:rPr>
        <w:t>Ононское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-Первомайск</w:t>
      </w:r>
      <w:r w:rsidR="003A01F5">
        <w:rPr>
          <w:sz w:val="28"/>
          <w:szCs w:val="28"/>
        </w:rPr>
        <w:t>ий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3A01F5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Шилка</w:t>
      </w:r>
      <w:r w:rsidR="00986031" w:rsidRPr="00986031">
        <w:rPr>
          <w:sz w:val="28"/>
          <w:szCs w:val="28"/>
        </w:rPr>
        <w:t xml:space="preserve"> и</w:t>
      </w:r>
      <w:r w:rsidRPr="00986031">
        <w:rPr>
          <w:sz w:val="28"/>
          <w:szCs w:val="28"/>
        </w:rPr>
        <w:t xml:space="preserve"> Шилка</w:t>
      </w:r>
      <w:r w:rsidR="005C56A2">
        <w:rPr>
          <w:sz w:val="28"/>
          <w:szCs w:val="28"/>
        </w:rPr>
        <w:t xml:space="preserve"> –</w:t>
      </w:r>
      <w:r w:rsidR="00A308DC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Богомягково</w:t>
      </w:r>
      <w:r w:rsidR="005C56A2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-</w:t>
      </w:r>
      <w:r w:rsidR="00576897">
        <w:rPr>
          <w:sz w:val="28"/>
          <w:szCs w:val="28"/>
        </w:rPr>
        <w:t xml:space="preserve"> </w:t>
      </w:r>
      <w:r w:rsidRPr="00986031">
        <w:rPr>
          <w:sz w:val="28"/>
          <w:szCs w:val="28"/>
        </w:rPr>
        <w:t>Новоберезовское</w:t>
      </w:r>
      <w:r w:rsidR="0072385D">
        <w:rPr>
          <w:sz w:val="28"/>
          <w:szCs w:val="28"/>
        </w:rPr>
        <w:t>, Шилка- Чита.</w:t>
      </w:r>
    </w:p>
    <w:p w14:paraId="64CA600E" w14:textId="185E1D6A" w:rsidR="00F72355" w:rsidRPr="0016189A" w:rsidRDefault="00F72355" w:rsidP="00D62623">
      <w:pPr>
        <w:shd w:val="clear" w:color="auto" w:fill="FFFFFF"/>
        <w:ind w:left="14" w:right="7" w:firstLine="553"/>
        <w:jc w:val="both"/>
        <w:rPr>
          <w:sz w:val="28"/>
          <w:szCs w:val="28"/>
        </w:rPr>
      </w:pPr>
      <w:r w:rsidRPr="0016189A">
        <w:rPr>
          <w:color w:val="000000"/>
          <w:sz w:val="28"/>
          <w:szCs w:val="28"/>
        </w:rPr>
        <w:t>Среди важнейших видов производимой продукции субъект</w:t>
      </w:r>
      <w:r>
        <w:rPr>
          <w:color w:val="000000"/>
          <w:sz w:val="28"/>
          <w:szCs w:val="28"/>
        </w:rPr>
        <w:t xml:space="preserve">ами малого предпринимательства </w:t>
      </w:r>
      <w:r w:rsidRPr="0016189A">
        <w:rPr>
          <w:color w:val="000000"/>
          <w:sz w:val="28"/>
          <w:szCs w:val="28"/>
        </w:rPr>
        <w:t>района наибольший удельный вес занимает продукция пищевой и перерабатывающей промышленности: хлеб и хлебобулочные изделия, мясные полуфабрикаты, кондитерская продукция</w:t>
      </w:r>
      <w:r w:rsidR="002B45EF">
        <w:rPr>
          <w:color w:val="000000"/>
          <w:sz w:val="28"/>
          <w:szCs w:val="28"/>
        </w:rPr>
        <w:t xml:space="preserve">. </w:t>
      </w:r>
      <w:r w:rsidRPr="0016189A">
        <w:rPr>
          <w:color w:val="000000"/>
          <w:spacing w:val="1"/>
          <w:sz w:val="28"/>
          <w:szCs w:val="28"/>
        </w:rPr>
        <w:t xml:space="preserve">В структуре малого предпринимательства наибольший удельный вес занимают предприятия оптовой и розничной торговли. </w:t>
      </w:r>
    </w:p>
    <w:p w14:paraId="42D3D998" w14:textId="6D9B322A" w:rsidR="00F72355" w:rsidRPr="00F72355" w:rsidRDefault="00F72355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A4060A">
        <w:rPr>
          <w:color w:val="000000"/>
          <w:spacing w:val="1"/>
          <w:sz w:val="28"/>
          <w:szCs w:val="28"/>
        </w:rPr>
        <w:t>Анализ развития малого бизнеса в районе свидетельствует о наличии большого потенциала для его дальнейшего развития, реализация которого требует продолжения мероприятий по муниципальной поддержке и даль</w:t>
      </w:r>
      <w:r w:rsidRPr="00A4060A">
        <w:rPr>
          <w:color w:val="000000"/>
          <w:spacing w:val="1"/>
          <w:sz w:val="28"/>
          <w:szCs w:val="28"/>
        </w:rPr>
        <w:softHyphen/>
      </w:r>
      <w:r w:rsidRPr="00A4060A">
        <w:rPr>
          <w:color w:val="000000"/>
          <w:sz w:val="28"/>
          <w:szCs w:val="28"/>
        </w:rPr>
        <w:t>нейшему улучшению условий деятельности малых предприятий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14:paraId="544F7442" w14:textId="77777777" w:rsidR="0045211A" w:rsidRPr="00C8318F" w:rsidRDefault="0045211A" w:rsidP="00D62623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AF6F51">
        <w:rPr>
          <w:rFonts w:ascii="Times New Roman" w:hAnsi="Times New Roman"/>
          <w:b w:val="0"/>
          <w:sz w:val="28"/>
          <w:szCs w:val="28"/>
        </w:rPr>
        <w:t>В настояще</w:t>
      </w:r>
      <w:r w:rsidR="00741E0D">
        <w:rPr>
          <w:rFonts w:ascii="Times New Roman" w:hAnsi="Times New Roman"/>
          <w:b w:val="0"/>
          <w:sz w:val="28"/>
          <w:szCs w:val="28"/>
        </w:rPr>
        <w:t>е время в районе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сформирована </w:t>
      </w:r>
      <w:r w:rsidR="00BC35DB">
        <w:rPr>
          <w:rFonts w:ascii="Times New Roman" w:hAnsi="Times New Roman"/>
          <w:b w:val="0"/>
          <w:sz w:val="28"/>
          <w:szCs w:val="28"/>
        </w:rPr>
        <w:t>единая система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поддержки и развития </w:t>
      </w:r>
      <w:r w:rsidRPr="007F014C">
        <w:rPr>
          <w:rFonts w:ascii="Times New Roman" w:hAnsi="Times New Roman"/>
          <w:b w:val="0"/>
          <w:sz w:val="28"/>
          <w:szCs w:val="28"/>
        </w:rPr>
        <w:t>малого и среднего предпринимательства</w:t>
      </w:r>
      <w:r w:rsidRPr="00AF6F51">
        <w:rPr>
          <w:rFonts w:ascii="Times New Roman" w:hAnsi="Times New Roman"/>
          <w:b w:val="0"/>
          <w:sz w:val="28"/>
          <w:szCs w:val="28"/>
        </w:rPr>
        <w:t>, которая включа</w:t>
      </w:r>
      <w:r w:rsidR="00BC35DB">
        <w:rPr>
          <w:rFonts w:ascii="Times New Roman" w:hAnsi="Times New Roman"/>
          <w:b w:val="0"/>
          <w:sz w:val="28"/>
          <w:szCs w:val="28"/>
        </w:rPr>
        <w:t>ет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в себя Совет по развитию малого и среднего предпринимательства</w:t>
      </w:r>
      <w:r w:rsidR="00D4779E">
        <w:rPr>
          <w:rFonts w:ascii="Times New Roman" w:hAnsi="Times New Roman"/>
          <w:sz w:val="28"/>
          <w:szCs w:val="28"/>
        </w:rPr>
        <w:t xml:space="preserve">, </w:t>
      </w:r>
      <w:r w:rsidR="00D4779E" w:rsidRPr="00D4779E">
        <w:rPr>
          <w:rFonts w:ascii="Times New Roman" w:hAnsi="Times New Roman"/>
          <w:b w:val="0"/>
          <w:sz w:val="28"/>
          <w:szCs w:val="28"/>
        </w:rPr>
        <w:t xml:space="preserve">Фонд поддержки малого </w:t>
      </w:r>
      <w:r w:rsidR="00D4779E">
        <w:rPr>
          <w:rFonts w:ascii="Times New Roman" w:hAnsi="Times New Roman"/>
          <w:b w:val="0"/>
          <w:sz w:val="28"/>
          <w:szCs w:val="28"/>
        </w:rPr>
        <w:t>предпринимательства,</w:t>
      </w:r>
      <w:r w:rsidR="00D4779E" w:rsidRPr="008E4B8F">
        <w:rPr>
          <w:rFonts w:ascii="Times New Roman" w:hAnsi="Times New Roman"/>
          <w:sz w:val="28"/>
          <w:szCs w:val="28"/>
        </w:rPr>
        <w:t xml:space="preserve"> </w:t>
      </w:r>
      <w:r w:rsidR="00D4779E" w:rsidRPr="003101AA">
        <w:rPr>
          <w:rFonts w:ascii="Times New Roman" w:hAnsi="Times New Roman"/>
          <w:b w:val="0"/>
          <w:sz w:val="28"/>
          <w:szCs w:val="28"/>
        </w:rPr>
        <w:t>Центр поддержки предпринимательства.</w:t>
      </w:r>
      <w:r w:rsidR="00D4779E">
        <w:rPr>
          <w:rFonts w:ascii="Times New Roman" w:hAnsi="Times New Roman"/>
          <w:sz w:val="28"/>
          <w:szCs w:val="28"/>
        </w:rPr>
        <w:t xml:space="preserve"> </w:t>
      </w:r>
      <w:r w:rsidRPr="00AF6F51">
        <w:rPr>
          <w:rFonts w:ascii="Times New Roman" w:hAnsi="Times New Roman"/>
          <w:b w:val="0"/>
          <w:sz w:val="28"/>
          <w:szCs w:val="28"/>
        </w:rPr>
        <w:t xml:space="preserve">  </w:t>
      </w:r>
    </w:p>
    <w:p w14:paraId="651AE901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В Шилкинском районе существует ряд проблем, связанных с развитием малого и среднего предпринимательства и самозанятых:</w:t>
      </w:r>
    </w:p>
    <w:p w14:paraId="5469AA4C" w14:textId="77777777" w:rsidR="003F1179" w:rsidRPr="003F1179" w:rsidRDefault="003F1179" w:rsidP="00D6262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lastRenderedPageBreak/>
        <w:t>– неудовлетворительная отраслевая структура малого и среднего предпринимательства;</w:t>
      </w:r>
    </w:p>
    <w:p w14:paraId="74B704C4" w14:textId="7C44845E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низкая мотивация к занятию предпринимательской деятельностью;</w:t>
      </w:r>
    </w:p>
    <w:p w14:paraId="2C3EC745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неэффективное взаимодействие элементов инфраструктуры для поддержки малого и среднего предпринимательства;</w:t>
      </w:r>
    </w:p>
    <w:p w14:paraId="7F6F637A" w14:textId="6DD04005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 w:rsidR="00897E08"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 xml:space="preserve">недостаточность финансовых и инвестиционных ресурсов (недостаточность собственного капитала и оборотных средств); </w:t>
      </w:r>
    </w:p>
    <w:p w14:paraId="6F482F1C" w14:textId="7128A021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трудности с получением банковского кредита и высокая процентная ставка за кредит;</w:t>
      </w:r>
    </w:p>
    <w:p w14:paraId="3F4445AD" w14:textId="7B37F814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недостаточный уровень подготовки части предпринимателей в вопросах правового, финансового, налогового законодательства</w:t>
      </w:r>
      <w:r w:rsidR="002A4096">
        <w:rPr>
          <w:sz w:val="28"/>
          <w:szCs w:val="28"/>
        </w:rPr>
        <w:t>.</w:t>
      </w:r>
    </w:p>
    <w:p w14:paraId="3931C51B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Необходимо отметить, что отсутствие полной статистической информации о деятельности всех субъектов малого и среднего предпринимательства, самозанятых, недостаточность статистической информации не позволяют составить объективное представление о реальном состоянии малого и среднего предпринимательства, самозанятых и осложняют принятие эффективных решений.</w:t>
      </w:r>
    </w:p>
    <w:p w14:paraId="45636CAF" w14:textId="77777777" w:rsidR="003F1179" w:rsidRPr="003F1179" w:rsidRDefault="003F1179" w:rsidP="00D626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Учитывая существующие проблемы развития малого предпринимательства, самозанятых, в целях вовлечения жителей Шилкинского района в предпринимательскую деятельность в программе предусмотрены:</w:t>
      </w:r>
    </w:p>
    <w:p w14:paraId="124D412E" w14:textId="56889CD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нормативно-правовой базы, способствующей привлечению инвестиций и развитию бизнеса, в том числе малого, в перспективных секторах экономики;</w:t>
      </w:r>
    </w:p>
    <w:p w14:paraId="38CA3FC1" w14:textId="77777777" w:rsidR="003F1179" w:rsidRPr="003F1179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 развитие инфраструктуры поддержки малого и среднего предпринимательства и самозанятых;</w:t>
      </w:r>
    </w:p>
    <w:p w14:paraId="09CDF6B9" w14:textId="204ECCB8" w:rsidR="00A66595" w:rsidRDefault="003F1179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17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F1179">
        <w:rPr>
          <w:sz w:val="28"/>
          <w:szCs w:val="28"/>
        </w:rPr>
        <w:t>реализация успешных практик, направленных на развитие и поддержку малого и среднего предпринимательства и самозанятых.</w:t>
      </w:r>
    </w:p>
    <w:p w14:paraId="319AEBC1" w14:textId="77777777" w:rsidR="000F74FC" w:rsidRDefault="000F74FC" w:rsidP="00D626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11AD8E" w14:textId="36BAFB91" w:rsidR="00692FD8" w:rsidRDefault="00692FD8" w:rsidP="00D62623">
      <w:pPr>
        <w:numPr>
          <w:ilvl w:val="0"/>
          <w:numId w:val="21"/>
        </w:numPr>
        <w:tabs>
          <w:tab w:val="num" w:pos="284"/>
          <w:tab w:val="left" w:pos="426"/>
        </w:tabs>
        <w:ind w:left="284" w:hanging="284"/>
        <w:jc w:val="center"/>
        <w:rPr>
          <w:b/>
          <w:sz w:val="28"/>
          <w:szCs w:val="28"/>
        </w:rPr>
      </w:pPr>
      <w:r w:rsidRPr="00A66595">
        <w:rPr>
          <w:b/>
          <w:sz w:val="28"/>
          <w:szCs w:val="28"/>
        </w:rPr>
        <w:t>Основные цели</w:t>
      </w:r>
      <w:r w:rsidR="00C72F36">
        <w:rPr>
          <w:b/>
          <w:sz w:val="28"/>
          <w:szCs w:val="28"/>
        </w:rPr>
        <w:t xml:space="preserve"> и</w:t>
      </w:r>
      <w:r w:rsidRPr="00A66595">
        <w:rPr>
          <w:b/>
          <w:sz w:val="28"/>
          <w:szCs w:val="28"/>
        </w:rPr>
        <w:t xml:space="preserve"> задачи реализации </w:t>
      </w:r>
      <w:r w:rsidR="00C72F36">
        <w:rPr>
          <w:b/>
          <w:sz w:val="28"/>
          <w:szCs w:val="28"/>
        </w:rPr>
        <w:t>П</w:t>
      </w:r>
      <w:r w:rsidRPr="00A66595">
        <w:rPr>
          <w:b/>
          <w:sz w:val="28"/>
          <w:szCs w:val="28"/>
        </w:rPr>
        <w:t>рограммы</w:t>
      </w:r>
    </w:p>
    <w:p w14:paraId="0DDF8712" w14:textId="750ADD49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Основной целью Программы является</w:t>
      </w:r>
      <w:r w:rsidR="007A1B08">
        <w:rPr>
          <w:lang w:bidi="ru-RU"/>
        </w:rPr>
        <w:t>:</w:t>
      </w:r>
    </w:p>
    <w:p w14:paraId="534D750F" w14:textId="2F57F7DB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 xml:space="preserve">оздание условий для развития субъектов малого и среднего предпринимательства на территории </w:t>
      </w:r>
      <w:bookmarkStart w:id="1" w:name="_Hlk224740162"/>
      <w:r w:rsidR="00D36027">
        <w:rPr>
          <w:lang w:bidi="ru-RU"/>
        </w:rPr>
        <w:t>муниципального района «Шилкинский район».</w:t>
      </w:r>
      <w:bookmarkEnd w:id="1"/>
    </w:p>
    <w:p w14:paraId="5D90B124" w14:textId="24D812E4" w:rsidR="00D36027" w:rsidRDefault="007A1B08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оздание условий для наиболее полного удовлетворения потребностей жителей на территории муниципального района «Шилкинский район» в товарах и услугах торговли, общественного питания, бытовых услугах.</w:t>
      </w:r>
    </w:p>
    <w:p w14:paraId="12E8931D" w14:textId="7F953DE3" w:rsidR="00D36027" w:rsidRDefault="00D36027" w:rsidP="00D62623">
      <w:pPr>
        <w:pStyle w:val="11"/>
        <w:ind w:firstLine="700"/>
        <w:jc w:val="both"/>
      </w:pPr>
      <w:r>
        <w:rPr>
          <w:lang w:bidi="ru-RU"/>
        </w:rPr>
        <w:t>Для достижения поставленной цели необходимо решение следующих задач:</w:t>
      </w:r>
    </w:p>
    <w:p w14:paraId="7F607BA0" w14:textId="0D745A93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с</w:t>
      </w:r>
      <w:r w:rsidR="00D36027">
        <w:rPr>
          <w:lang w:bidi="ru-RU"/>
        </w:rPr>
        <w:t>овершенствование нормативно-правовой базы в сфере поддержки субъектов малого и среднего предпринимательства;</w:t>
      </w:r>
    </w:p>
    <w:p w14:paraId="33739CE4" w14:textId="06956C7A" w:rsidR="00D36027" w:rsidRDefault="002619B4" w:rsidP="00D62623">
      <w:pPr>
        <w:pStyle w:val="11"/>
        <w:ind w:firstLine="700"/>
        <w:jc w:val="both"/>
      </w:pPr>
      <w:r>
        <w:rPr>
          <w:lang w:bidi="ru-RU"/>
        </w:rPr>
        <w:t>- о</w:t>
      </w:r>
      <w:r w:rsidR="00D36027">
        <w:rPr>
          <w:lang w:bidi="ru-RU"/>
        </w:rPr>
        <w:t>казание информационно-консультационной, имущественной и финансовой поддержки субъектам малого и среднего предпринимательства;</w:t>
      </w:r>
    </w:p>
    <w:p w14:paraId="7556A2BA" w14:textId="3ABD7C43" w:rsidR="00D36027" w:rsidRDefault="00D36027" w:rsidP="00D62623">
      <w:pPr>
        <w:pStyle w:val="11"/>
        <w:tabs>
          <w:tab w:val="left" w:pos="709"/>
          <w:tab w:val="left" w:pos="1134"/>
        </w:tabs>
      </w:pPr>
      <w:r>
        <w:rPr>
          <w:lang w:bidi="ru-RU"/>
        </w:rPr>
        <w:tab/>
      </w:r>
      <w:r w:rsidR="002619B4">
        <w:rPr>
          <w:lang w:bidi="ru-RU"/>
        </w:rPr>
        <w:t>- с</w:t>
      </w:r>
      <w:r>
        <w:rPr>
          <w:lang w:bidi="ru-RU"/>
        </w:rPr>
        <w:t>оздание условии для развития потребительского рынка.</w:t>
      </w:r>
    </w:p>
    <w:p w14:paraId="57353B22" w14:textId="0AD03C53" w:rsidR="00485802" w:rsidRPr="00042CB0" w:rsidRDefault="00485802" w:rsidP="00D62623">
      <w:pPr>
        <w:ind w:firstLine="567"/>
        <w:jc w:val="both"/>
        <w:rPr>
          <w:spacing w:val="-3"/>
          <w:sz w:val="28"/>
          <w:szCs w:val="28"/>
        </w:rPr>
      </w:pPr>
      <w:r w:rsidRPr="006C5D00">
        <w:rPr>
          <w:color w:val="000000"/>
          <w:spacing w:val="-3"/>
          <w:sz w:val="28"/>
          <w:szCs w:val="28"/>
        </w:rPr>
        <w:t xml:space="preserve">Учитывая специфику </w:t>
      </w:r>
      <w:r>
        <w:rPr>
          <w:color w:val="000000"/>
          <w:spacing w:val="-3"/>
          <w:sz w:val="28"/>
          <w:szCs w:val="28"/>
        </w:rPr>
        <w:t>Шилкинского</w:t>
      </w:r>
      <w:r w:rsidRPr="006C5D00">
        <w:rPr>
          <w:color w:val="000000"/>
          <w:spacing w:val="-3"/>
          <w:sz w:val="28"/>
          <w:szCs w:val="28"/>
        </w:rPr>
        <w:t xml:space="preserve"> района</w:t>
      </w:r>
      <w:r>
        <w:rPr>
          <w:color w:val="000000"/>
          <w:spacing w:val="-3"/>
          <w:sz w:val="28"/>
          <w:szCs w:val="28"/>
        </w:rPr>
        <w:t>,</w:t>
      </w:r>
      <w:r w:rsidRPr="006C5D00">
        <w:rPr>
          <w:color w:val="000000"/>
          <w:spacing w:val="-3"/>
          <w:sz w:val="28"/>
          <w:szCs w:val="28"/>
        </w:rPr>
        <w:t xml:space="preserve"> </w:t>
      </w:r>
      <w:r w:rsidRPr="00042CB0">
        <w:rPr>
          <w:spacing w:val="-3"/>
          <w:sz w:val="28"/>
          <w:szCs w:val="28"/>
        </w:rPr>
        <w:t xml:space="preserve">приоритетными видами предпринимательской деятельности для осуществления поддержки в рамках реализации мероприятий </w:t>
      </w:r>
      <w:r w:rsidR="000B200D">
        <w:rPr>
          <w:spacing w:val="-3"/>
          <w:sz w:val="28"/>
          <w:szCs w:val="28"/>
        </w:rPr>
        <w:t>П</w:t>
      </w:r>
      <w:r w:rsidRPr="00042CB0">
        <w:rPr>
          <w:spacing w:val="-3"/>
          <w:sz w:val="28"/>
          <w:szCs w:val="28"/>
        </w:rPr>
        <w:t>рограммы являются:</w:t>
      </w:r>
    </w:p>
    <w:p w14:paraId="302A780C" w14:textId="441AF0F1" w:rsidR="00970C5F" w:rsidRDefault="002A4096" w:rsidP="00D62623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970C5F">
        <w:rPr>
          <w:sz w:val="28"/>
          <w:szCs w:val="28"/>
        </w:rPr>
        <w:t>производство и переработка сельскохозяйственной продукции, заготовительная деятельность;</w:t>
      </w:r>
    </w:p>
    <w:p w14:paraId="684C1F07" w14:textId="77777777" w:rsidR="005D329F" w:rsidRPr="00C65A59" w:rsidRDefault="005D329F" w:rsidP="00D62623">
      <w:pPr>
        <w:pStyle w:val="indent"/>
        <w:numPr>
          <w:ilvl w:val="0"/>
          <w:numId w:val="34"/>
        </w:numPr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C65A59">
        <w:rPr>
          <w:sz w:val="28"/>
          <w:szCs w:val="28"/>
        </w:rPr>
        <w:lastRenderedPageBreak/>
        <w:t xml:space="preserve">приобретение технологического оборудования по выпуску высококачественной и конкурентоспособной продукции; </w:t>
      </w:r>
    </w:p>
    <w:p w14:paraId="4B4F3200" w14:textId="3D19C7FA" w:rsidR="005D329F" w:rsidRPr="00C65A59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329F" w:rsidRPr="00C65A59">
        <w:rPr>
          <w:sz w:val="28"/>
          <w:szCs w:val="28"/>
        </w:rPr>
        <w:t>улучшение экологической</w:t>
      </w:r>
      <w:r w:rsidR="00F833D0">
        <w:rPr>
          <w:sz w:val="28"/>
          <w:szCs w:val="28"/>
        </w:rPr>
        <w:t xml:space="preserve"> обстановки на территории района</w:t>
      </w:r>
      <w:r w:rsidR="005D329F" w:rsidRPr="00C65A59">
        <w:rPr>
          <w:sz w:val="28"/>
          <w:szCs w:val="28"/>
        </w:rPr>
        <w:t xml:space="preserve">; </w:t>
      </w:r>
    </w:p>
    <w:p w14:paraId="383DF767" w14:textId="6CD786B0" w:rsidR="005D329F" w:rsidRPr="002A071B" w:rsidRDefault="002A4096" w:rsidP="00D62623">
      <w:pPr>
        <w:pStyle w:val="indent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329F" w:rsidRPr="00871958">
        <w:rPr>
          <w:sz w:val="28"/>
          <w:szCs w:val="28"/>
        </w:rPr>
        <w:t xml:space="preserve">производство социально-значимой продукции и услуг; </w:t>
      </w:r>
      <w:r w:rsidR="005D329F" w:rsidRPr="002A071B">
        <w:rPr>
          <w:sz w:val="28"/>
          <w:szCs w:val="28"/>
        </w:rPr>
        <w:t xml:space="preserve"> </w:t>
      </w:r>
    </w:p>
    <w:p w14:paraId="3C48F63F" w14:textId="589A18A1" w:rsidR="00485802" w:rsidRDefault="00503DEF" w:rsidP="00D62623">
      <w:pPr>
        <w:shd w:val="clear" w:color="auto" w:fill="FFFFFF"/>
        <w:ind w:firstLine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5D329F" w:rsidRPr="00726AE2">
        <w:rPr>
          <w:snapToGrid w:val="0"/>
          <w:sz w:val="28"/>
          <w:szCs w:val="28"/>
        </w:rPr>
        <w:t>деятельность в социальн</w:t>
      </w:r>
      <w:r w:rsidR="00485802">
        <w:rPr>
          <w:snapToGrid w:val="0"/>
          <w:sz w:val="28"/>
          <w:szCs w:val="28"/>
        </w:rPr>
        <w:t>о-значимых для муниципального района</w:t>
      </w:r>
      <w:r w:rsidR="005D329F" w:rsidRPr="00726AE2">
        <w:rPr>
          <w:snapToGrid w:val="0"/>
          <w:sz w:val="28"/>
          <w:szCs w:val="28"/>
        </w:rPr>
        <w:t xml:space="preserve"> отраслях</w:t>
      </w:r>
      <w:r w:rsidR="005D329F">
        <w:rPr>
          <w:snapToGrid w:val="0"/>
          <w:sz w:val="28"/>
          <w:szCs w:val="28"/>
        </w:rPr>
        <w:t xml:space="preserve"> (здравоохранение, образование, физкультура и спорт, жилищно-коммунальное хозяйство и </w:t>
      </w:r>
      <w:r w:rsidR="00720FF3">
        <w:rPr>
          <w:snapToGrid w:val="0"/>
          <w:sz w:val="28"/>
          <w:szCs w:val="28"/>
        </w:rPr>
        <w:t>благоустройство</w:t>
      </w:r>
      <w:r w:rsidR="005D329F">
        <w:rPr>
          <w:snapToGrid w:val="0"/>
          <w:sz w:val="28"/>
          <w:szCs w:val="28"/>
        </w:rPr>
        <w:t>)</w:t>
      </w:r>
      <w:r w:rsidR="00006304">
        <w:rPr>
          <w:snapToGrid w:val="0"/>
          <w:sz w:val="28"/>
          <w:szCs w:val="28"/>
        </w:rPr>
        <w:t>;</w:t>
      </w:r>
    </w:p>
    <w:p w14:paraId="561BA1D5" w14:textId="4A780B68" w:rsidR="00970C5F" w:rsidRDefault="002A4096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006304">
        <w:rPr>
          <w:snapToGrid w:val="0"/>
          <w:sz w:val="28"/>
          <w:szCs w:val="28"/>
        </w:rPr>
        <w:t>ремесленная деятельность, народные художественные промыслы</w:t>
      </w:r>
      <w:r>
        <w:rPr>
          <w:snapToGrid w:val="0"/>
          <w:sz w:val="28"/>
          <w:szCs w:val="28"/>
        </w:rPr>
        <w:t>;</w:t>
      </w:r>
      <w:r w:rsidR="00970C5F">
        <w:rPr>
          <w:snapToGrid w:val="0"/>
          <w:sz w:val="28"/>
          <w:szCs w:val="28"/>
        </w:rPr>
        <w:t xml:space="preserve">            </w:t>
      </w:r>
    </w:p>
    <w:p w14:paraId="7D1C4523" w14:textId="28260319" w:rsidR="00006304" w:rsidRPr="00970C5F" w:rsidRDefault="00970C5F" w:rsidP="00D62623">
      <w:pPr>
        <w:shd w:val="clear" w:color="auto" w:fill="FFFFFF"/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 предоставление услуг в области животноводства.</w:t>
      </w:r>
    </w:p>
    <w:p w14:paraId="40954AF9" w14:textId="2C5DA3FF" w:rsidR="00485802" w:rsidRPr="006212F7" w:rsidRDefault="00485802" w:rsidP="00D62623">
      <w:pPr>
        <w:shd w:val="clear" w:color="auto" w:fill="FFFFFF"/>
        <w:ind w:firstLine="567"/>
        <w:jc w:val="both"/>
        <w:rPr>
          <w:sz w:val="28"/>
          <w:szCs w:val="28"/>
        </w:rPr>
      </w:pPr>
      <w:r w:rsidRPr="006212F7">
        <w:rPr>
          <w:color w:val="000000"/>
          <w:spacing w:val="1"/>
          <w:sz w:val="28"/>
          <w:szCs w:val="28"/>
        </w:rPr>
        <w:t xml:space="preserve">В ходе выполнения мероприятий </w:t>
      </w:r>
      <w:r w:rsidR="000B200D">
        <w:rPr>
          <w:color w:val="000000"/>
          <w:spacing w:val="1"/>
          <w:sz w:val="28"/>
          <w:szCs w:val="28"/>
        </w:rPr>
        <w:t>П</w:t>
      </w:r>
      <w:r w:rsidRPr="006212F7">
        <w:rPr>
          <w:color w:val="000000"/>
          <w:spacing w:val="1"/>
          <w:sz w:val="28"/>
          <w:szCs w:val="28"/>
        </w:rPr>
        <w:t>рограммы основные усилия и средс</w:t>
      </w:r>
      <w:r w:rsidRPr="006212F7">
        <w:rPr>
          <w:color w:val="000000"/>
          <w:sz w:val="28"/>
          <w:szCs w:val="28"/>
        </w:rPr>
        <w:t>тва будут направлены на предоставл</w:t>
      </w:r>
      <w:r w:rsidRPr="006212F7">
        <w:rPr>
          <w:color w:val="000000"/>
          <w:spacing w:val="4"/>
          <w:sz w:val="28"/>
          <w:szCs w:val="28"/>
        </w:rPr>
        <w:t>ение субъектам малого предпринимательства комплекса услуг по всем ас</w:t>
      </w:r>
      <w:r w:rsidRPr="006212F7">
        <w:rPr>
          <w:color w:val="000000"/>
          <w:sz w:val="28"/>
          <w:szCs w:val="28"/>
        </w:rPr>
        <w:t xml:space="preserve">пектам ведения предпринимательской деятельности на основе дальнейшего </w:t>
      </w:r>
      <w:r w:rsidR="00503DEF">
        <w:rPr>
          <w:color w:val="000000"/>
          <w:spacing w:val="-1"/>
          <w:sz w:val="28"/>
          <w:szCs w:val="28"/>
        </w:rPr>
        <w:t>развития</w:t>
      </w:r>
      <w:r w:rsidRPr="006212F7">
        <w:rPr>
          <w:color w:val="000000"/>
          <w:spacing w:val="-1"/>
          <w:sz w:val="28"/>
          <w:szCs w:val="28"/>
        </w:rPr>
        <w:t xml:space="preserve"> поддержки малого предпринимательства, что в дальнейшем позволит перейти к реализации мер по повышению </w:t>
      </w:r>
      <w:r w:rsidRPr="006212F7">
        <w:rPr>
          <w:color w:val="000000"/>
          <w:sz w:val="28"/>
          <w:szCs w:val="28"/>
        </w:rPr>
        <w:t>эффективности деятельности малого предпринимательства с учетом создан</w:t>
      </w:r>
      <w:r w:rsidRPr="006212F7">
        <w:rPr>
          <w:color w:val="000000"/>
          <w:sz w:val="28"/>
          <w:szCs w:val="28"/>
        </w:rPr>
        <w:softHyphen/>
      </w:r>
      <w:r w:rsidRPr="006212F7">
        <w:rPr>
          <w:color w:val="000000"/>
          <w:spacing w:val="-1"/>
          <w:sz w:val="28"/>
          <w:szCs w:val="28"/>
        </w:rPr>
        <w:t>ных условий.</w:t>
      </w:r>
    </w:p>
    <w:p w14:paraId="3A6A04A7" w14:textId="2E8BF663" w:rsidR="00354B8B" w:rsidRDefault="00485802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предусматривается также ряд мероприятий: проведение сезонных выставок (ярмарок) </w:t>
      </w:r>
      <w:r w:rsidRPr="002B45EF">
        <w:rPr>
          <w:sz w:val="28"/>
          <w:szCs w:val="28"/>
        </w:rPr>
        <w:t>продукции</w:t>
      </w:r>
      <w:r w:rsidR="002B45EF" w:rsidRPr="002B45EF">
        <w:rPr>
          <w:sz w:val="28"/>
          <w:szCs w:val="28"/>
        </w:rPr>
        <w:t>,</w:t>
      </w:r>
      <w:r w:rsidR="002B45EF">
        <w:rPr>
          <w:color w:val="FF0000"/>
          <w:sz w:val="28"/>
          <w:szCs w:val="28"/>
        </w:rPr>
        <w:t xml:space="preserve"> </w:t>
      </w:r>
      <w:r w:rsidR="00A4155C" w:rsidRPr="002B45EF">
        <w:rPr>
          <w:sz w:val="28"/>
          <w:szCs w:val="28"/>
        </w:rPr>
        <w:t>участие в краевых конкурсах на оказание государственной поддержки, по повышению имиджа предпринимателя в районе.</w:t>
      </w:r>
      <w:r w:rsidR="002A4096">
        <w:rPr>
          <w:sz w:val="28"/>
          <w:szCs w:val="28"/>
        </w:rPr>
        <w:t xml:space="preserve"> </w:t>
      </w:r>
    </w:p>
    <w:p w14:paraId="1F530C4E" w14:textId="77777777" w:rsidR="000F74FC" w:rsidRPr="002B45EF" w:rsidRDefault="000F74FC" w:rsidP="00D62623">
      <w:pPr>
        <w:ind w:firstLine="567"/>
        <w:jc w:val="both"/>
        <w:rPr>
          <w:sz w:val="28"/>
          <w:szCs w:val="28"/>
        </w:rPr>
      </w:pPr>
    </w:p>
    <w:p w14:paraId="3F3C6C63" w14:textId="1FF34108" w:rsidR="00E86968" w:rsidRPr="00E86968" w:rsidRDefault="00E86968" w:rsidP="00D62623">
      <w:pPr>
        <w:keepNext/>
        <w:keepLines/>
        <w:widowControl w:val="0"/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4"/>
      <w:r>
        <w:rPr>
          <w:b/>
          <w:bCs/>
          <w:color w:val="000000"/>
          <w:sz w:val="28"/>
          <w:szCs w:val="28"/>
          <w:lang w:bidi="ru-RU"/>
        </w:rPr>
        <w:t>2</w:t>
      </w:r>
      <w:r w:rsidRPr="00E86968">
        <w:rPr>
          <w:b/>
          <w:bCs/>
          <w:color w:val="000000"/>
          <w:sz w:val="28"/>
          <w:szCs w:val="28"/>
          <w:lang w:bidi="ru-RU"/>
        </w:rPr>
        <w:t>. Ресурсное обеспечение Программы и сроки реализации</w:t>
      </w:r>
      <w:r w:rsidRPr="00E86968">
        <w:rPr>
          <w:b/>
          <w:bCs/>
          <w:color w:val="000000"/>
          <w:sz w:val="28"/>
          <w:szCs w:val="28"/>
          <w:lang w:bidi="ru-RU"/>
        </w:rPr>
        <w:br/>
        <w:t>мероприятий</w:t>
      </w:r>
      <w:bookmarkEnd w:id="2"/>
    </w:p>
    <w:p w14:paraId="0C16E237" w14:textId="2C0EE6DA" w:rsidR="00E86968" w:rsidRDefault="00E86968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  <w:r w:rsidRPr="001303CC">
        <w:rPr>
          <w:sz w:val="28"/>
          <w:szCs w:val="28"/>
          <w:lang w:bidi="ru-RU"/>
        </w:rPr>
        <w:t xml:space="preserve">Финансовые средства </w:t>
      </w:r>
      <w:r w:rsidR="00DA0D17" w:rsidRPr="001303CC">
        <w:rPr>
          <w:sz w:val="28"/>
          <w:szCs w:val="28"/>
          <w:lang w:bidi="ru-RU"/>
        </w:rPr>
        <w:t>П</w:t>
      </w:r>
      <w:r w:rsidRPr="001303CC">
        <w:rPr>
          <w:sz w:val="28"/>
          <w:szCs w:val="28"/>
          <w:lang w:bidi="ru-RU"/>
        </w:rPr>
        <w:t xml:space="preserve">рограммы </w:t>
      </w:r>
      <w:r w:rsidR="00927312" w:rsidRPr="001303CC">
        <w:rPr>
          <w:sz w:val="28"/>
          <w:szCs w:val="28"/>
          <w:lang w:bidi="ru-RU"/>
        </w:rPr>
        <w:t xml:space="preserve">на 2026 год </w:t>
      </w:r>
      <w:r w:rsidRPr="001303CC">
        <w:rPr>
          <w:sz w:val="28"/>
          <w:szCs w:val="28"/>
          <w:lang w:bidi="ru-RU"/>
        </w:rPr>
        <w:t>не предусмотрены.</w:t>
      </w:r>
    </w:p>
    <w:p w14:paraId="26D83573" w14:textId="77777777" w:rsidR="00D62623" w:rsidRDefault="00D62623" w:rsidP="00D62623">
      <w:pPr>
        <w:widowControl w:val="0"/>
        <w:ind w:firstLine="567"/>
        <w:jc w:val="both"/>
        <w:rPr>
          <w:sz w:val="28"/>
          <w:szCs w:val="28"/>
          <w:lang w:bidi="ru-RU"/>
        </w:rPr>
      </w:pPr>
    </w:p>
    <w:tbl>
      <w:tblPr>
        <w:tblW w:w="96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843"/>
        <w:gridCol w:w="1848"/>
      </w:tblGrid>
      <w:tr w:rsidR="00927312" w:rsidRPr="005C56A2" w14:paraId="0C3F1239" w14:textId="77777777" w:rsidTr="005C56A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8AE0D0" w14:textId="77777777" w:rsidR="00927312" w:rsidRPr="005C56A2" w:rsidRDefault="00927312" w:rsidP="00D62623">
            <w:pPr>
              <w:pStyle w:val="12"/>
              <w:jc w:val="center"/>
              <w:outlineLvl w:val="4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3DF6553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Объемы финансирования, тыс. руб.</w:t>
            </w:r>
          </w:p>
        </w:tc>
      </w:tr>
      <w:tr w:rsidR="00927312" w:rsidRPr="005C56A2" w14:paraId="2C403675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CBDA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5B5E69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41B16C" w14:textId="77777777" w:rsidR="00927312" w:rsidRPr="005C56A2" w:rsidRDefault="00927312" w:rsidP="00D62623">
            <w:pPr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в том числе по годам</w:t>
            </w:r>
          </w:p>
        </w:tc>
      </w:tr>
      <w:tr w:rsidR="00927312" w:rsidRPr="005C56A2" w14:paraId="1B991FB1" w14:textId="77777777" w:rsidTr="005C56A2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DF27" w14:textId="77777777" w:rsidR="00927312" w:rsidRPr="005C56A2" w:rsidRDefault="00927312" w:rsidP="00D62623">
            <w:pPr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9AEE" w14:textId="77777777" w:rsidR="00927312" w:rsidRPr="005C56A2" w:rsidRDefault="00927312" w:rsidP="00D62623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8A8C67" w14:textId="16175FBD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700C6B" w14:textId="32EF32D2" w:rsidR="00927312" w:rsidRPr="005C56A2" w:rsidRDefault="00927312" w:rsidP="00D62623">
            <w:pPr>
              <w:pStyle w:val="12"/>
              <w:jc w:val="center"/>
              <w:rPr>
                <w:b/>
                <w:sz w:val="28"/>
                <w:szCs w:val="28"/>
              </w:rPr>
            </w:pPr>
            <w:r w:rsidRPr="005C56A2">
              <w:rPr>
                <w:b/>
                <w:sz w:val="28"/>
                <w:szCs w:val="28"/>
              </w:rPr>
              <w:t>2028</w:t>
            </w:r>
          </w:p>
        </w:tc>
      </w:tr>
      <w:tr w:rsidR="00927312" w:rsidRPr="005C56A2" w14:paraId="0AAB74D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619354" w14:textId="77777777" w:rsidR="00927312" w:rsidRPr="005C56A2" w:rsidRDefault="00927312" w:rsidP="00D62623">
            <w:pPr>
              <w:pStyle w:val="12"/>
              <w:outlineLvl w:val="4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Итого по программе,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5DE90A" w14:textId="71743C4D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BC1F135" w14:textId="18AA25D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3C9400F" w14:textId="788A8D79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1944E44E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EAF0E09" w14:textId="587E3EF0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бюджет муниципальног</w:t>
            </w:r>
            <w:r w:rsidR="005C56A2">
              <w:rPr>
                <w:snapToGrid w:val="0"/>
                <w:sz w:val="28"/>
                <w:szCs w:val="28"/>
              </w:rPr>
              <w:t xml:space="preserve">о </w:t>
            </w:r>
            <w:r w:rsidRPr="005C56A2">
              <w:rPr>
                <w:snapToGrid w:val="0"/>
                <w:sz w:val="28"/>
                <w:szCs w:val="28"/>
              </w:rPr>
              <w:t>района «Шилкинский район»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A619C" w14:textId="6E263A9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F7EB5" w14:textId="6D9D254C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6B5913" w14:textId="7CED743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  <w:tr w:rsidR="00927312" w:rsidRPr="005C56A2" w14:paraId="24DB5CEC" w14:textId="77777777" w:rsidTr="005C56A2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2F732DF" w14:textId="77777777" w:rsidR="00927312" w:rsidRPr="005C56A2" w:rsidRDefault="00927312" w:rsidP="00D62623">
            <w:pPr>
              <w:pStyle w:val="12"/>
              <w:numPr>
                <w:ilvl w:val="0"/>
                <w:numId w:val="42"/>
              </w:numPr>
              <w:tabs>
                <w:tab w:val="clear" w:pos="720"/>
                <w:tab w:val="left" w:pos="513"/>
              </w:tabs>
              <w:ind w:left="0" w:firstLine="230"/>
              <w:outlineLvl w:val="4"/>
              <w:rPr>
                <w:snapToGrid w:val="0"/>
                <w:sz w:val="28"/>
                <w:szCs w:val="28"/>
              </w:rPr>
            </w:pPr>
            <w:r w:rsidRPr="005C56A2">
              <w:rPr>
                <w:snapToGrid w:val="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740C5" w14:textId="5BE0C35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2CA267" w14:textId="5815C218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D46960" w14:textId="2377C12E" w:rsidR="00927312" w:rsidRPr="005C56A2" w:rsidRDefault="00927312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50</w:t>
            </w:r>
            <w:r w:rsidR="005C56A2">
              <w:rPr>
                <w:sz w:val="28"/>
                <w:szCs w:val="28"/>
              </w:rPr>
              <w:t>,0</w:t>
            </w:r>
          </w:p>
        </w:tc>
      </w:tr>
    </w:tbl>
    <w:p w14:paraId="64F1200F" w14:textId="77777777" w:rsidR="00E86968" w:rsidRDefault="00E86968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 w:rsidRPr="00E86968">
        <w:rPr>
          <w:color w:val="000000"/>
          <w:sz w:val="28"/>
          <w:szCs w:val="28"/>
          <w:lang w:bidi="ru-RU"/>
        </w:rPr>
        <w:t>Перечень основных мероприятий Программы и плановые значения ожидаемых результатов по годам реализации представлены в приложении к настоящей Программе.</w:t>
      </w:r>
    </w:p>
    <w:p w14:paraId="500BC0DC" w14:textId="77777777" w:rsidR="000F74FC" w:rsidRPr="00E86968" w:rsidRDefault="000F74FC" w:rsidP="00D62623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</w:p>
    <w:p w14:paraId="38661FF9" w14:textId="47B2C61C" w:rsidR="00692FD8" w:rsidRPr="00BE3253" w:rsidRDefault="00E86968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514D7A">
        <w:rPr>
          <w:b/>
          <w:sz w:val="28"/>
          <w:szCs w:val="28"/>
        </w:rPr>
        <w:t xml:space="preserve">Механизм реализации </w:t>
      </w:r>
      <w:r w:rsidR="00DA0D17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рограммы</w:t>
      </w:r>
    </w:p>
    <w:p w14:paraId="3A74073E" w14:textId="200FAEB4" w:rsidR="00F22350" w:rsidRDefault="002A4096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F28" w:rsidRPr="00B354D3">
        <w:rPr>
          <w:sz w:val="28"/>
          <w:szCs w:val="28"/>
        </w:rPr>
        <w:t xml:space="preserve">Механизм реализации </w:t>
      </w:r>
      <w:r w:rsidR="008B24A3">
        <w:rPr>
          <w:sz w:val="28"/>
          <w:szCs w:val="28"/>
        </w:rPr>
        <w:t>П</w:t>
      </w:r>
      <w:r w:rsidR="00287F28" w:rsidRPr="00B354D3">
        <w:rPr>
          <w:sz w:val="28"/>
          <w:szCs w:val="28"/>
        </w:rPr>
        <w:t>рограммы предполагает оказание</w:t>
      </w:r>
      <w:r w:rsidR="00CE573C" w:rsidRPr="00B354D3">
        <w:rPr>
          <w:sz w:val="28"/>
          <w:szCs w:val="28"/>
        </w:rPr>
        <w:t xml:space="preserve"> организационной</w:t>
      </w:r>
      <w:r w:rsidR="003315E9" w:rsidRPr="00B354D3">
        <w:rPr>
          <w:snapToGrid w:val="0"/>
          <w:sz w:val="28"/>
        </w:rPr>
        <w:t>, информацион</w:t>
      </w:r>
      <w:r w:rsidR="00CE573C" w:rsidRPr="00B354D3">
        <w:rPr>
          <w:snapToGrid w:val="0"/>
          <w:sz w:val="28"/>
        </w:rPr>
        <w:t>но-</w:t>
      </w:r>
      <w:r w:rsidR="003315E9" w:rsidRPr="00B354D3">
        <w:rPr>
          <w:snapToGrid w:val="0"/>
          <w:sz w:val="28"/>
        </w:rPr>
        <w:t>консультационной</w:t>
      </w:r>
      <w:r w:rsidR="008F7808" w:rsidRPr="00B354D3">
        <w:rPr>
          <w:sz w:val="28"/>
          <w:szCs w:val="28"/>
        </w:rPr>
        <w:t xml:space="preserve">, </w:t>
      </w:r>
      <w:r w:rsidR="00CE573C" w:rsidRPr="00B354D3">
        <w:rPr>
          <w:snapToGrid w:val="0"/>
          <w:sz w:val="28"/>
        </w:rPr>
        <w:t>финансовой и имущественной</w:t>
      </w:r>
      <w:r w:rsidR="00CE573C" w:rsidRPr="00B354D3">
        <w:rPr>
          <w:sz w:val="28"/>
          <w:szCs w:val="28"/>
        </w:rPr>
        <w:t xml:space="preserve"> поддержки, </w:t>
      </w:r>
      <w:r w:rsidR="00752669" w:rsidRPr="00B354D3">
        <w:rPr>
          <w:sz w:val="28"/>
          <w:szCs w:val="28"/>
        </w:rPr>
        <w:t>предусмотренной в рамках реализации</w:t>
      </w:r>
      <w:r w:rsidR="008F7808" w:rsidRPr="00B354D3">
        <w:rPr>
          <w:sz w:val="28"/>
          <w:szCs w:val="28"/>
        </w:rPr>
        <w:t xml:space="preserve"> мероприяти</w:t>
      </w:r>
      <w:r w:rsidR="00752669" w:rsidRPr="00B354D3">
        <w:rPr>
          <w:sz w:val="28"/>
          <w:szCs w:val="28"/>
        </w:rPr>
        <w:t>й</w:t>
      </w:r>
      <w:r w:rsidR="008F7808" w:rsidRPr="00B354D3">
        <w:rPr>
          <w:sz w:val="28"/>
          <w:szCs w:val="28"/>
        </w:rPr>
        <w:t xml:space="preserve"> настоящей программы</w:t>
      </w:r>
      <w:r w:rsidR="009826E3" w:rsidRPr="009826E3">
        <w:rPr>
          <w:sz w:val="28"/>
          <w:szCs w:val="28"/>
        </w:rPr>
        <w:t xml:space="preserve"> </w:t>
      </w:r>
      <w:r w:rsidR="009826E3">
        <w:rPr>
          <w:sz w:val="28"/>
          <w:szCs w:val="28"/>
        </w:rPr>
        <w:t>и в соответствии с действующим законодательством</w:t>
      </w:r>
      <w:r w:rsidR="008F7808" w:rsidRPr="00B354D3">
        <w:rPr>
          <w:sz w:val="28"/>
          <w:szCs w:val="28"/>
        </w:rPr>
        <w:t>,</w:t>
      </w:r>
      <w:r w:rsidR="00287F28" w:rsidRPr="00B354D3">
        <w:rPr>
          <w:sz w:val="28"/>
          <w:szCs w:val="28"/>
        </w:rPr>
        <w:t xml:space="preserve"> </w:t>
      </w:r>
      <w:r w:rsidR="003315E9" w:rsidRPr="00B354D3">
        <w:rPr>
          <w:sz w:val="28"/>
          <w:szCs w:val="28"/>
        </w:rPr>
        <w:t xml:space="preserve">субъектам малого и среднего предпринимательства, </w:t>
      </w:r>
      <w:r w:rsidR="0093239A" w:rsidRPr="001502D4">
        <w:rPr>
          <w:color w:val="000000" w:themeColor="text1"/>
          <w:sz w:val="28"/>
          <w:szCs w:val="28"/>
        </w:rPr>
        <w:t>за счет средств бюджета муниципального района "Шилкинский район</w:t>
      </w:r>
      <w:r w:rsidR="00287F28" w:rsidRPr="001502D4">
        <w:rPr>
          <w:color w:val="000000" w:themeColor="text1"/>
          <w:sz w:val="28"/>
          <w:szCs w:val="28"/>
        </w:rPr>
        <w:t>" и внебюджетных источни</w:t>
      </w:r>
      <w:r w:rsidR="003315E9" w:rsidRPr="001502D4">
        <w:rPr>
          <w:color w:val="000000" w:themeColor="text1"/>
          <w:sz w:val="28"/>
          <w:szCs w:val="28"/>
        </w:rPr>
        <w:t>ков.</w:t>
      </w:r>
      <w:r w:rsidRPr="001502D4">
        <w:rPr>
          <w:color w:val="000000" w:themeColor="text1"/>
          <w:sz w:val="28"/>
          <w:szCs w:val="28"/>
        </w:rPr>
        <w:tab/>
      </w:r>
      <w:r>
        <w:rPr>
          <w:sz w:val="28"/>
          <w:szCs w:val="28"/>
        </w:rPr>
        <w:tab/>
      </w:r>
      <w:r w:rsidR="00D30E59" w:rsidRPr="00B354D3">
        <w:rPr>
          <w:sz w:val="28"/>
          <w:szCs w:val="28"/>
        </w:rPr>
        <w:t>Участниками программы могут быть</w:t>
      </w:r>
      <w:r w:rsidR="00CE573C" w:rsidRPr="00B354D3">
        <w:rPr>
          <w:sz w:val="28"/>
          <w:szCs w:val="28"/>
        </w:rPr>
        <w:t xml:space="preserve"> х</w:t>
      </w:r>
      <w:r w:rsidR="00CD2012" w:rsidRPr="00B354D3">
        <w:rPr>
          <w:sz w:val="28"/>
          <w:szCs w:val="28"/>
        </w:rPr>
        <w:t>озяйствующи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субъект</w:t>
      </w:r>
      <w:r w:rsidR="00D30E59" w:rsidRPr="00B354D3">
        <w:rPr>
          <w:sz w:val="28"/>
          <w:szCs w:val="28"/>
        </w:rPr>
        <w:t>ы</w:t>
      </w:r>
      <w:r w:rsidR="00CD2012" w:rsidRPr="00B354D3">
        <w:rPr>
          <w:sz w:val="28"/>
          <w:szCs w:val="28"/>
        </w:rPr>
        <w:t xml:space="preserve"> (юридически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лица и индивидуальны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предпринимател</w:t>
      </w:r>
      <w:r w:rsidR="00D30E59" w:rsidRPr="00B354D3">
        <w:rPr>
          <w:sz w:val="28"/>
          <w:szCs w:val="28"/>
        </w:rPr>
        <w:t>и</w:t>
      </w:r>
      <w:r w:rsidR="00CD2012" w:rsidRPr="00B354D3">
        <w:rPr>
          <w:sz w:val="28"/>
          <w:szCs w:val="28"/>
        </w:rPr>
        <w:t>)</w:t>
      </w:r>
      <w:r w:rsidR="00437356" w:rsidRPr="00B354D3">
        <w:rPr>
          <w:sz w:val="28"/>
          <w:szCs w:val="28"/>
        </w:rPr>
        <w:t>, зарегистрированны</w:t>
      </w:r>
      <w:r w:rsidR="00D30E59" w:rsidRPr="00B354D3">
        <w:rPr>
          <w:sz w:val="28"/>
          <w:szCs w:val="28"/>
        </w:rPr>
        <w:t>е</w:t>
      </w:r>
      <w:r w:rsidR="00437356" w:rsidRPr="00B354D3">
        <w:rPr>
          <w:sz w:val="28"/>
          <w:szCs w:val="28"/>
        </w:rPr>
        <w:t xml:space="preserve"> в установленном порядке</w:t>
      </w:r>
      <w:r w:rsidR="0093239A">
        <w:rPr>
          <w:sz w:val="28"/>
          <w:szCs w:val="28"/>
        </w:rPr>
        <w:t xml:space="preserve"> на территории муниципального района "Шилкинский район</w:t>
      </w:r>
      <w:r w:rsidR="00437356" w:rsidRPr="00B354D3">
        <w:rPr>
          <w:sz w:val="28"/>
          <w:szCs w:val="28"/>
        </w:rPr>
        <w:t>"</w:t>
      </w:r>
      <w:r w:rsidR="00CD2012" w:rsidRPr="00B354D3">
        <w:rPr>
          <w:sz w:val="28"/>
          <w:szCs w:val="28"/>
        </w:rPr>
        <w:t xml:space="preserve"> и</w:t>
      </w:r>
      <w:r w:rsidR="00437356" w:rsidRPr="00B354D3">
        <w:rPr>
          <w:sz w:val="28"/>
          <w:szCs w:val="28"/>
        </w:rPr>
        <w:t xml:space="preserve"> </w:t>
      </w:r>
      <w:r w:rsidR="007070C2" w:rsidRPr="00B354D3">
        <w:rPr>
          <w:sz w:val="28"/>
          <w:szCs w:val="28"/>
        </w:rPr>
        <w:t>отнесенны</w:t>
      </w:r>
      <w:r w:rsidR="00D30E59" w:rsidRPr="00B354D3">
        <w:rPr>
          <w:sz w:val="28"/>
          <w:szCs w:val="28"/>
        </w:rPr>
        <w:t>е</w:t>
      </w:r>
      <w:r w:rsidR="00CD2012" w:rsidRPr="00B354D3">
        <w:rPr>
          <w:sz w:val="28"/>
          <w:szCs w:val="28"/>
        </w:rPr>
        <w:t xml:space="preserve"> в соответствии с условиями, установленными Феде</w:t>
      </w:r>
      <w:r w:rsidR="00CD2012" w:rsidRPr="00B354D3">
        <w:rPr>
          <w:sz w:val="28"/>
          <w:szCs w:val="28"/>
        </w:rPr>
        <w:lastRenderedPageBreak/>
        <w:t>ральным законом от 24.07.2007 г. № 209–ФЗ «О развитии малого и среднего предпринимательства в Российской Федерации», к микропредприятиям, малым и средним предприятиям.</w:t>
      </w:r>
    </w:p>
    <w:p w14:paraId="1046A4A7" w14:textId="20ED5C7C" w:rsidR="00F22350" w:rsidRPr="004E79EF" w:rsidRDefault="002A4096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4E79EF">
        <w:rPr>
          <w:color w:val="000000"/>
          <w:spacing w:val="-1"/>
          <w:sz w:val="28"/>
          <w:szCs w:val="28"/>
        </w:rPr>
        <w:t xml:space="preserve">Система программных мероприятий разработана по </w:t>
      </w:r>
      <w:r w:rsidR="00F22350">
        <w:rPr>
          <w:color w:val="000000"/>
          <w:spacing w:val="-1"/>
          <w:sz w:val="28"/>
          <w:szCs w:val="28"/>
        </w:rPr>
        <w:t>следую</w:t>
      </w:r>
      <w:r w:rsidR="002A0D53">
        <w:rPr>
          <w:color w:val="000000"/>
          <w:spacing w:val="-1"/>
          <w:sz w:val="28"/>
          <w:szCs w:val="28"/>
        </w:rPr>
        <w:t>щему</w:t>
      </w:r>
      <w:r w:rsidR="00F22350" w:rsidRPr="004E79EF">
        <w:rPr>
          <w:color w:val="000000"/>
          <w:spacing w:val="-1"/>
          <w:sz w:val="28"/>
          <w:szCs w:val="28"/>
        </w:rPr>
        <w:t xml:space="preserve"> направлени</w:t>
      </w:r>
      <w:r w:rsidR="002A0D53">
        <w:rPr>
          <w:color w:val="000000"/>
          <w:spacing w:val="-1"/>
          <w:sz w:val="28"/>
          <w:szCs w:val="28"/>
        </w:rPr>
        <w:t>ю</w:t>
      </w:r>
      <w:r w:rsidR="00842F70">
        <w:rPr>
          <w:color w:val="000000"/>
          <w:spacing w:val="-1"/>
          <w:sz w:val="28"/>
          <w:szCs w:val="28"/>
        </w:rPr>
        <w:t>:</w:t>
      </w:r>
      <w:r w:rsidR="00F22350" w:rsidRPr="004E79EF">
        <w:rPr>
          <w:color w:val="000000"/>
          <w:spacing w:val="-1"/>
          <w:sz w:val="28"/>
          <w:szCs w:val="28"/>
        </w:rPr>
        <w:t xml:space="preserve"> </w:t>
      </w:r>
    </w:p>
    <w:p w14:paraId="012746F4" w14:textId="0E75CC89" w:rsidR="00F22350" w:rsidRPr="00F22350" w:rsidRDefault="008B24A3" w:rsidP="00D62623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="00F22350" w:rsidRPr="00965D32">
        <w:rPr>
          <w:color w:val="000000" w:themeColor="text1"/>
          <w:spacing w:val="-1"/>
          <w:sz w:val="28"/>
          <w:szCs w:val="28"/>
        </w:rPr>
        <w:t>И</w:t>
      </w:r>
      <w:r w:rsidR="00F22350" w:rsidRPr="004E79EF">
        <w:rPr>
          <w:color w:val="000000"/>
          <w:spacing w:val="-1"/>
          <w:sz w:val="28"/>
          <w:szCs w:val="28"/>
        </w:rPr>
        <w:t>нформационно-аналитическая и организационная поддержка.</w:t>
      </w:r>
    </w:p>
    <w:p w14:paraId="5AD9BF87" w14:textId="0348DB92" w:rsidR="00F22350" w:rsidRDefault="002A4096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2350" w:rsidRPr="00FB1824">
        <w:rPr>
          <w:sz w:val="28"/>
          <w:szCs w:val="28"/>
        </w:rPr>
        <w:t>Направление предусматривает реализацию следующих мероприятий:</w:t>
      </w:r>
    </w:p>
    <w:p w14:paraId="6E95836B" w14:textId="405C46F4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49B6">
        <w:rPr>
          <w:sz w:val="28"/>
          <w:szCs w:val="28"/>
        </w:rPr>
        <w:t xml:space="preserve"> проведение анализа по вопросам состояния и развития малого и среднего предпринимательства в районе.</w:t>
      </w:r>
    </w:p>
    <w:p w14:paraId="78DFA251" w14:textId="7432049A" w:rsidR="00F22350" w:rsidRPr="00CC5404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- </w:t>
      </w:r>
      <w:r w:rsidR="00BA49C0" w:rsidRPr="00A4155C">
        <w:rPr>
          <w:sz w:val="28"/>
          <w:szCs w:val="28"/>
        </w:rPr>
        <w:t>и</w:t>
      </w:r>
      <w:r w:rsidRPr="00CC5404">
        <w:rPr>
          <w:sz w:val="28"/>
          <w:szCs w:val="28"/>
        </w:rPr>
        <w:t>нформационно-методическое обеспечение органов местного самоуправления городских и сельских поселений района, субъектов малого и среднего предпринимательства, в том числе начинающим предпринимателям, организаций, образующих инфраструктуру поддержки субъектов малого и среднего предпринимательства по вопросам поддержки и развития малого и среднего предпринимательства.</w:t>
      </w:r>
    </w:p>
    <w:p w14:paraId="366306C5" w14:textId="77777777" w:rsidR="00F22350" w:rsidRPr="00BA00D2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 xml:space="preserve">одготовка рекламно-информационных материалов для средств массовой информации, официального сайта </w:t>
      </w:r>
      <w:r>
        <w:rPr>
          <w:sz w:val="28"/>
          <w:szCs w:val="28"/>
        </w:rPr>
        <w:t xml:space="preserve">администрации </w:t>
      </w:r>
      <w:r w:rsidRPr="00BA00D2">
        <w:rPr>
          <w:sz w:val="28"/>
          <w:szCs w:val="28"/>
        </w:rPr>
        <w:t>муниципального района «</w:t>
      </w:r>
      <w:r>
        <w:rPr>
          <w:sz w:val="28"/>
          <w:szCs w:val="28"/>
        </w:rPr>
        <w:t>Шилкинский</w:t>
      </w:r>
      <w:r w:rsidRPr="00BA00D2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информационно – телекоммуникационной сети «Интернет»</w:t>
      </w:r>
      <w:r w:rsidRPr="00BA00D2">
        <w:rPr>
          <w:sz w:val="28"/>
          <w:szCs w:val="28"/>
        </w:rPr>
        <w:t xml:space="preserve"> с целью формирования благоприятного общественного мнения о предпринимательской деятельности и вовлечения молодежи в предпринимательскую деятельн</w:t>
      </w:r>
      <w:r>
        <w:rPr>
          <w:sz w:val="28"/>
          <w:szCs w:val="28"/>
        </w:rPr>
        <w:t>ость;</w:t>
      </w:r>
    </w:p>
    <w:p w14:paraId="10078B76" w14:textId="6FCBCB2B" w:rsidR="00F22350" w:rsidRDefault="00F22350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A00D2">
        <w:rPr>
          <w:sz w:val="28"/>
          <w:szCs w:val="28"/>
        </w:rPr>
        <w:t>роведение районных конкурсов и иных мероприятий с участием субъектов малого и сред</w:t>
      </w:r>
      <w:r>
        <w:rPr>
          <w:sz w:val="28"/>
          <w:szCs w:val="28"/>
        </w:rPr>
        <w:t xml:space="preserve">него предпринимательства. </w:t>
      </w:r>
      <w:r w:rsidRPr="001B38D4">
        <w:rPr>
          <w:sz w:val="28"/>
          <w:szCs w:val="28"/>
        </w:rPr>
        <w:t xml:space="preserve">Организация просветительской работы в области финансовой грамотности начинающих и действующих предпринимателей через проведение дней открытых дверей при активном участии Налоговой службы, Пенсионного фонда, Центра занятости населения, кредитных организаций. Оказание консультаций и проведение конференций при участии предпринимательских объединений, образовательных учреждений, региональных органов исполнительной власти и </w:t>
      </w:r>
      <w:r w:rsidR="00F479A9">
        <w:rPr>
          <w:sz w:val="28"/>
          <w:szCs w:val="28"/>
        </w:rPr>
        <w:t>органов местного самоуправления.</w:t>
      </w:r>
    </w:p>
    <w:p w14:paraId="0C7DE3D2" w14:textId="77777777" w:rsidR="00F22350" w:rsidRDefault="00F22350" w:rsidP="00D62623">
      <w:pPr>
        <w:ind w:firstLine="567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Указанное направление включает перечень мероп</w:t>
      </w:r>
      <w:r>
        <w:rPr>
          <w:sz w:val="28"/>
          <w:szCs w:val="28"/>
        </w:rPr>
        <w:t xml:space="preserve">риятий по финансовой поддержке программ и проектов </w:t>
      </w:r>
      <w:r w:rsidRPr="00D95B01">
        <w:rPr>
          <w:sz w:val="28"/>
          <w:szCs w:val="28"/>
        </w:rPr>
        <w:t xml:space="preserve">субъектов малого и среднего </w:t>
      </w:r>
      <w:r>
        <w:rPr>
          <w:sz w:val="28"/>
          <w:szCs w:val="28"/>
        </w:rPr>
        <w:t>предпринимательства:</w:t>
      </w:r>
    </w:p>
    <w:p w14:paraId="54999A5F" w14:textId="77777777" w:rsidR="00F22350" w:rsidRPr="00C53B1E" w:rsidRDefault="00426FFD" w:rsidP="00D626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="00F22350" w:rsidRPr="00C53B1E">
        <w:rPr>
          <w:sz w:val="28"/>
          <w:szCs w:val="28"/>
        </w:rPr>
        <w:t xml:space="preserve"> </w:t>
      </w:r>
      <w:r>
        <w:rPr>
          <w:sz w:val="28"/>
          <w:szCs w:val="28"/>
        </w:rPr>
        <w:t>Фондом</w:t>
      </w:r>
      <w:r w:rsidRPr="00C53B1E">
        <w:rPr>
          <w:sz w:val="28"/>
          <w:szCs w:val="28"/>
        </w:rPr>
        <w:t xml:space="preserve"> поддержки малого и среднего предпринимательства</w:t>
      </w:r>
      <w:r>
        <w:rPr>
          <w:sz w:val="28"/>
          <w:szCs w:val="28"/>
        </w:rPr>
        <w:t>,</w:t>
      </w:r>
      <w:r w:rsidRPr="00C53B1E">
        <w:rPr>
          <w:sz w:val="28"/>
          <w:szCs w:val="28"/>
        </w:rPr>
        <w:t xml:space="preserve"> </w:t>
      </w:r>
      <w:r w:rsidR="00F22350" w:rsidRPr="00C53B1E">
        <w:rPr>
          <w:sz w:val="28"/>
          <w:szCs w:val="28"/>
        </w:rPr>
        <w:t>микрозаймов субъектам малого и среднего предпринимательст</w:t>
      </w:r>
      <w:r>
        <w:rPr>
          <w:sz w:val="28"/>
          <w:szCs w:val="28"/>
        </w:rPr>
        <w:t>ва</w:t>
      </w:r>
      <w:r w:rsidR="00F22350" w:rsidRPr="00C53B1E">
        <w:rPr>
          <w:sz w:val="28"/>
          <w:szCs w:val="28"/>
        </w:rPr>
        <w:t>;</w:t>
      </w:r>
    </w:p>
    <w:p w14:paraId="23C4195D" w14:textId="77777777" w:rsidR="00F22350" w:rsidRPr="00B67E38" w:rsidRDefault="00F22350" w:rsidP="00D62623">
      <w:pPr>
        <w:ind w:firstLine="709"/>
        <w:jc w:val="both"/>
        <w:rPr>
          <w:sz w:val="28"/>
          <w:szCs w:val="28"/>
        </w:rPr>
      </w:pPr>
      <w:r w:rsidRPr="00B67E38">
        <w:rPr>
          <w:sz w:val="28"/>
          <w:szCs w:val="28"/>
        </w:rPr>
        <w:t xml:space="preserve">- предоставление субсидий в виде грантов начинающим субъектам малого предпринимательства на </w:t>
      </w:r>
      <w:r w:rsidR="00426FFD" w:rsidRPr="00B67E38">
        <w:rPr>
          <w:sz w:val="28"/>
          <w:szCs w:val="28"/>
        </w:rPr>
        <w:t>создание собственного бизнеса.</w:t>
      </w:r>
    </w:p>
    <w:p w14:paraId="350DB903" w14:textId="77777777" w:rsidR="00F22350" w:rsidRPr="00D95B01" w:rsidRDefault="00F22350" w:rsidP="00D626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этого направления </w:t>
      </w:r>
      <w:r w:rsidRPr="00D95B01">
        <w:rPr>
          <w:sz w:val="28"/>
          <w:szCs w:val="28"/>
        </w:rPr>
        <w:t>ориентированы:</w:t>
      </w:r>
    </w:p>
    <w:p w14:paraId="6A7F72B7" w14:textId="0A829C7C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на </w:t>
      </w:r>
      <w:r w:rsidRPr="00D95B01">
        <w:rPr>
          <w:sz w:val="28"/>
          <w:szCs w:val="28"/>
        </w:rPr>
        <w:t xml:space="preserve">обеспечение эффективного функционирования системы </w:t>
      </w:r>
      <w:r>
        <w:rPr>
          <w:sz w:val="28"/>
          <w:szCs w:val="28"/>
        </w:rPr>
        <w:t xml:space="preserve">финансирования субъектов малого </w:t>
      </w:r>
      <w:r w:rsidRPr="00D95B01">
        <w:rPr>
          <w:sz w:val="28"/>
          <w:szCs w:val="28"/>
        </w:rPr>
        <w:t>предпринимательства по приоритетным видам предпринимательской</w:t>
      </w:r>
      <w:r>
        <w:rPr>
          <w:sz w:val="28"/>
          <w:szCs w:val="28"/>
        </w:rPr>
        <w:t xml:space="preserve"> деятельности, предусмотренных </w:t>
      </w:r>
      <w:r w:rsidR="006607AD">
        <w:rPr>
          <w:sz w:val="28"/>
          <w:szCs w:val="28"/>
        </w:rPr>
        <w:t>П</w:t>
      </w:r>
      <w:r w:rsidRPr="00D95B01">
        <w:rPr>
          <w:sz w:val="28"/>
          <w:szCs w:val="28"/>
        </w:rPr>
        <w:t>рограммой;</w:t>
      </w:r>
    </w:p>
    <w:p w14:paraId="3660D363" w14:textId="2BE17D28" w:rsidR="00F22350" w:rsidRPr="00D95B01" w:rsidRDefault="00F22350" w:rsidP="00D62623">
      <w:pPr>
        <w:ind w:firstLine="709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 на равный доступ субъектов малого и среднего предпринимательства к финансовым ресурсам;</w:t>
      </w:r>
    </w:p>
    <w:p w14:paraId="3B9A4EF0" w14:textId="77777777" w:rsidR="00F22350" w:rsidRPr="00D95B01" w:rsidRDefault="00F22350" w:rsidP="00D62623">
      <w:pPr>
        <w:ind w:firstLine="720"/>
        <w:jc w:val="both"/>
        <w:rPr>
          <w:sz w:val="28"/>
          <w:szCs w:val="28"/>
        </w:rPr>
      </w:pPr>
      <w:r w:rsidRPr="00D95B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95B01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426FFD">
        <w:rPr>
          <w:sz w:val="28"/>
          <w:szCs w:val="28"/>
        </w:rPr>
        <w:t>развитие деятельности</w:t>
      </w:r>
      <w:r>
        <w:rPr>
          <w:sz w:val="28"/>
          <w:szCs w:val="28"/>
        </w:rPr>
        <w:t xml:space="preserve"> </w:t>
      </w:r>
      <w:r w:rsidR="00426FFD">
        <w:rPr>
          <w:sz w:val="28"/>
          <w:szCs w:val="28"/>
        </w:rPr>
        <w:t xml:space="preserve">начинающих </w:t>
      </w:r>
      <w:r w:rsidRPr="00D95B01">
        <w:rPr>
          <w:sz w:val="28"/>
          <w:szCs w:val="28"/>
        </w:rPr>
        <w:t>предпринимателей;</w:t>
      </w:r>
    </w:p>
    <w:p w14:paraId="29D31C17" w14:textId="77777777" w:rsidR="00F22350" w:rsidRPr="008D1822" w:rsidRDefault="00F22350" w:rsidP="00D62623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1B40AD">
        <w:rPr>
          <w:color w:val="000000"/>
          <w:spacing w:val="-1"/>
          <w:sz w:val="28"/>
          <w:szCs w:val="28"/>
        </w:rPr>
        <w:t>Для контроля выполнения мероприятий программы определены целевые показатели и индикаторы, характеризующие эффективность выполнения программных мероприятий</w:t>
      </w:r>
      <w:r w:rsidRPr="00D95B01">
        <w:rPr>
          <w:color w:val="000000"/>
          <w:spacing w:val="-1"/>
          <w:sz w:val="28"/>
          <w:szCs w:val="28"/>
        </w:rPr>
        <w:t xml:space="preserve"> </w:t>
      </w:r>
    </w:p>
    <w:p w14:paraId="6DF29E6C" w14:textId="77777777" w:rsidR="000F74FC" w:rsidRDefault="000F74FC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</w:p>
    <w:p w14:paraId="22E95C19" w14:textId="6C7D0FB0" w:rsidR="00F22350" w:rsidRDefault="00F22350" w:rsidP="00D62623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  <w:r w:rsidRPr="001B2E03">
        <w:rPr>
          <w:color w:val="000000"/>
          <w:spacing w:val="-1"/>
          <w:sz w:val="28"/>
          <w:szCs w:val="28"/>
        </w:rPr>
        <w:lastRenderedPageBreak/>
        <w:t xml:space="preserve">Таблица </w:t>
      </w:r>
      <w:r>
        <w:rPr>
          <w:color w:val="000000"/>
          <w:spacing w:val="-1"/>
          <w:sz w:val="28"/>
          <w:szCs w:val="28"/>
          <w:lang w:val="en-US"/>
        </w:rPr>
        <w:t>4</w:t>
      </w:r>
    </w:p>
    <w:p w14:paraId="72E73E8B" w14:textId="77777777" w:rsidR="00B41ADE" w:rsidRPr="00B41ADE" w:rsidRDefault="00B41ADE" w:rsidP="00D62623">
      <w:pPr>
        <w:shd w:val="clear" w:color="auto" w:fill="FFFFFF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4240"/>
        <w:gridCol w:w="1134"/>
        <w:gridCol w:w="1134"/>
        <w:gridCol w:w="1134"/>
        <w:gridCol w:w="992"/>
      </w:tblGrid>
      <w:tr w:rsidR="00AF060C" w:rsidRPr="005C56A2" w14:paraId="5681C54F" w14:textId="77777777" w:rsidTr="005C56A2">
        <w:trPr>
          <w:trHeight w:val="247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85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№</w:t>
            </w:r>
          </w:p>
          <w:p w14:paraId="3B09B922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п/п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8B0" w14:textId="685097E5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Целевые индикаторы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A66" w14:textId="483164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Показатели по годам:</w:t>
            </w:r>
          </w:p>
        </w:tc>
      </w:tr>
      <w:tr w:rsidR="00AF060C" w:rsidRPr="005C56A2" w14:paraId="441EE756" w14:textId="77777777" w:rsidTr="005C56A2">
        <w:trPr>
          <w:trHeight w:val="43"/>
        </w:trPr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B5A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ABD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13E8" w14:textId="5EFD2A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2025</w:t>
            </w:r>
          </w:p>
          <w:p w14:paraId="47945DDC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отчёт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8BB4" w14:textId="1504FD3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3681" w14:textId="1EC3EC2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E2F5" w14:textId="15F2AFD2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2028</w:t>
            </w:r>
          </w:p>
        </w:tc>
      </w:tr>
      <w:tr w:rsidR="00AF060C" w:rsidRPr="005C56A2" w14:paraId="0160DC7C" w14:textId="77777777" w:rsidTr="005C56A2">
        <w:trPr>
          <w:trHeight w:val="41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63D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6DB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bCs/>
                <w:noProof/>
                <w:sz w:val="28"/>
                <w:szCs w:val="28"/>
              </w:rPr>
              <w:t xml:space="preserve">Количество субъектов предпринимательской деятельности, получивших консультативно-информационную и методическую поддержку </w:t>
            </w:r>
            <w:r w:rsidRPr="005C56A2">
              <w:rPr>
                <w:sz w:val="28"/>
                <w:szCs w:val="28"/>
              </w:rPr>
              <w:t>(человек)</w:t>
            </w:r>
            <w:r w:rsidRPr="005C56A2">
              <w:rPr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33C5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0248" w14:textId="6AE1F1F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4558" w14:textId="3D275EE9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1BDB" w14:textId="4E96D5F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30</w:t>
            </w:r>
          </w:p>
        </w:tc>
      </w:tr>
      <w:tr w:rsidR="00AF060C" w:rsidRPr="005C56A2" w14:paraId="707D3C7F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1DB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35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выданных займов Фондом поддержки малого предпринимательства МР «Шилкинский район»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642A" w14:textId="60BF35FE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6265" w14:textId="3A0EFF81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8CF1" w14:textId="4376320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C1A2" w14:textId="6CF2C48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10</w:t>
            </w:r>
          </w:p>
        </w:tc>
      </w:tr>
      <w:tr w:rsidR="00AF060C" w:rsidRPr="005C56A2" w14:paraId="2F4DC12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BCE4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3.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7E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зарегистрированных индивидуальных предпринимателей,</w:t>
            </w:r>
          </w:p>
          <w:p w14:paraId="5D4CC825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8A2" w14:textId="601607D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A35" w14:textId="0BB41FC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1A58" w14:textId="0BF3EAC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61</w:t>
            </w:r>
            <w:r w:rsidR="008C0406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2770" w14:textId="40FF236B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7C0B537" w14:textId="77777777" w:rsidTr="005C56A2">
        <w:trPr>
          <w:trHeight w:val="4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E5F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4.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E1C" w14:textId="36B508E2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действующих малых предприятий, в т. ч. микропредприятий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99F" w14:textId="7B5BA37D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0CB3" w14:textId="6430B586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3B87" w14:textId="62655BEF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BF2" w14:textId="5A5BE97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6</w:t>
            </w:r>
            <w:r w:rsidR="008C0406">
              <w:rPr>
                <w:sz w:val="28"/>
                <w:szCs w:val="28"/>
              </w:rPr>
              <w:t>20</w:t>
            </w:r>
          </w:p>
        </w:tc>
      </w:tr>
      <w:tr w:rsidR="00AF060C" w:rsidRPr="005C56A2" w14:paraId="524CCCA2" w14:textId="77777777" w:rsidTr="005C56A2">
        <w:trPr>
          <w:trHeight w:val="1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227" w14:textId="77777777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5.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D78" w14:textId="77777777" w:rsidR="00AF060C" w:rsidRPr="005C56A2" w:rsidRDefault="00AF060C" w:rsidP="00D62623">
            <w:pPr>
              <w:jc w:val="both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Количество занятых в сфере МСП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37D" w14:textId="0282079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5A7" w14:textId="4527F64C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04D" w14:textId="7E70F420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A4E4" w14:textId="17B85918" w:rsidR="00AF060C" w:rsidRPr="005C56A2" w:rsidRDefault="00AF060C" w:rsidP="00D62623">
            <w:pPr>
              <w:jc w:val="center"/>
              <w:rPr>
                <w:sz w:val="28"/>
                <w:szCs w:val="28"/>
              </w:rPr>
            </w:pPr>
            <w:r w:rsidRPr="005C56A2">
              <w:rPr>
                <w:sz w:val="28"/>
                <w:szCs w:val="28"/>
              </w:rPr>
              <w:t>16</w:t>
            </w:r>
            <w:r w:rsidR="00D62623">
              <w:rPr>
                <w:sz w:val="28"/>
                <w:szCs w:val="28"/>
              </w:rPr>
              <w:t>85</w:t>
            </w:r>
          </w:p>
        </w:tc>
      </w:tr>
    </w:tbl>
    <w:p w14:paraId="16BBDF54" w14:textId="77777777" w:rsidR="00D62623" w:rsidRDefault="00D62623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</w:p>
    <w:p w14:paraId="021AC3A5" w14:textId="725DE234" w:rsidR="004B774A" w:rsidRPr="009826E3" w:rsidRDefault="004B774A" w:rsidP="00D62623">
      <w:pPr>
        <w:pStyle w:val="31"/>
        <w:spacing w:after="0"/>
        <w:ind w:left="0" w:right="-28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Условиями прекращения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 xml:space="preserve">рограммы являются досрочное достижение целей и задач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рограммы, изменение механизмов реализ</w:t>
      </w:r>
      <w:r w:rsidR="00CE5533" w:rsidRPr="009826E3">
        <w:rPr>
          <w:sz w:val="28"/>
          <w:szCs w:val="28"/>
        </w:rPr>
        <w:t xml:space="preserve">ации </w:t>
      </w:r>
      <w:r w:rsidRPr="009826E3">
        <w:rPr>
          <w:sz w:val="28"/>
          <w:szCs w:val="28"/>
        </w:rPr>
        <w:t>государственной политики</w:t>
      </w:r>
      <w:r w:rsidR="00CA14BE" w:rsidRPr="009826E3">
        <w:rPr>
          <w:sz w:val="28"/>
          <w:szCs w:val="28"/>
        </w:rPr>
        <w:t xml:space="preserve"> в сфере</w:t>
      </w:r>
      <w:r w:rsidR="00CE5533" w:rsidRPr="009826E3">
        <w:rPr>
          <w:sz w:val="28"/>
          <w:szCs w:val="28"/>
        </w:rPr>
        <w:t xml:space="preserve"> развития малого и среднего предпринимательства</w:t>
      </w:r>
      <w:r w:rsidRPr="009826E3">
        <w:rPr>
          <w:sz w:val="28"/>
          <w:szCs w:val="28"/>
        </w:rPr>
        <w:t>.</w:t>
      </w:r>
    </w:p>
    <w:p w14:paraId="57D04983" w14:textId="040A5D71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C16091">
        <w:rPr>
          <w:sz w:val="28"/>
          <w:szCs w:val="28"/>
        </w:rPr>
        <w:t xml:space="preserve">Заказчик </w:t>
      </w:r>
      <w:r w:rsidR="006607AD" w:rsidRPr="00C16091">
        <w:rPr>
          <w:sz w:val="28"/>
          <w:szCs w:val="28"/>
        </w:rPr>
        <w:t>П</w:t>
      </w:r>
      <w:r w:rsidRPr="00C16091">
        <w:rPr>
          <w:sz w:val="28"/>
          <w:szCs w:val="28"/>
        </w:rPr>
        <w:t>рограммы осуществляет</w:t>
      </w:r>
      <w:r w:rsidRPr="009826E3">
        <w:rPr>
          <w:sz w:val="28"/>
          <w:szCs w:val="28"/>
        </w:rPr>
        <w:t>:</w:t>
      </w:r>
    </w:p>
    <w:p w14:paraId="6CA105C0" w14:textId="11E4FE66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общее управление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рограммой;</w:t>
      </w:r>
    </w:p>
    <w:p w14:paraId="78667B73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обеспечение взаимодействия органов исполнительной власти Забайкальского края и органов местного самоуправления;</w:t>
      </w:r>
    </w:p>
    <w:p w14:paraId="0E9AEFC7" w14:textId="3995121F" w:rsidR="004B774A" w:rsidRPr="009826E3" w:rsidRDefault="004B774A" w:rsidP="00D62623">
      <w:pPr>
        <w:pStyle w:val="22"/>
        <w:numPr>
          <w:ilvl w:val="1"/>
          <w:numId w:val="21"/>
        </w:numPr>
        <w:tabs>
          <w:tab w:val="clear" w:pos="2220"/>
          <w:tab w:val="num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контроль за целевым использованием средств, предусмотренных на реализацию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рограммы;</w:t>
      </w:r>
    </w:p>
    <w:p w14:paraId="68ED68A7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мониторинга и оценки эффективности программных мероприятий;</w:t>
      </w:r>
    </w:p>
    <w:p w14:paraId="76D4B3D1" w14:textId="77777777" w:rsidR="004B774A" w:rsidRPr="009826E3" w:rsidRDefault="004B774A" w:rsidP="00D62623">
      <w:pPr>
        <w:numPr>
          <w:ilvl w:val="1"/>
          <w:numId w:val="21"/>
        </w:numPr>
        <w:tabs>
          <w:tab w:val="clear" w:pos="2220"/>
          <w:tab w:val="num" w:pos="851"/>
        </w:tabs>
        <w:ind w:left="0"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>организацию проведения информационной и разъяснительной работы среди населения по освещению целей и задач программы.</w:t>
      </w:r>
    </w:p>
    <w:p w14:paraId="5903615E" w14:textId="51284E6D" w:rsidR="004B774A" w:rsidRPr="009826E3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 с учетом финансовых средств, выделяемых на реализа</w:t>
      </w:r>
      <w:r w:rsidR="00CA14BE" w:rsidRPr="009826E3">
        <w:rPr>
          <w:sz w:val="28"/>
          <w:szCs w:val="28"/>
        </w:rPr>
        <w:t xml:space="preserve">цию </w:t>
      </w:r>
      <w:r w:rsidR="000E108C">
        <w:rPr>
          <w:sz w:val="28"/>
          <w:szCs w:val="28"/>
        </w:rPr>
        <w:t>П</w:t>
      </w:r>
      <w:r w:rsidR="00CA14BE" w:rsidRPr="009826E3">
        <w:rPr>
          <w:sz w:val="28"/>
          <w:szCs w:val="28"/>
        </w:rPr>
        <w:t xml:space="preserve">рограммы, </w:t>
      </w:r>
      <w:r w:rsidRPr="009826E3">
        <w:rPr>
          <w:sz w:val="28"/>
          <w:szCs w:val="28"/>
        </w:rPr>
        <w:t xml:space="preserve">и предварительных результатов выполнения мероприятий </w:t>
      </w:r>
      <w:r w:rsidR="000E108C">
        <w:rPr>
          <w:sz w:val="28"/>
          <w:szCs w:val="28"/>
        </w:rPr>
        <w:t>П</w:t>
      </w:r>
      <w:r w:rsidRPr="009826E3">
        <w:rPr>
          <w:sz w:val="28"/>
          <w:szCs w:val="28"/>
        </w:rPr>
        <w:t>ро</w:t>
      </w:r>
      <w:r w:rsidR="00CA14BE" w:rsidRPr="009826E3">
        <w:rPr>
          <w:sz w:val="28"/>
          <w:szCs w:val="28"/>
        </w:rPr>
        <w:t xml:space="preserve">граммы, </w:t>
      </w:r>
      <w:r w:rsidRPr="009826E3">
        <w:rPr>
          <w:sz w:val="28"/>
          <w:szCs w:val="28"/>
        </w:rPr>
        <w:t xml:space="preserve">уточняет приоритетные для финансирования мероприятия, промежуточные сроки их реализации и объемы финансирования. </w:t>
      </w:r>
    </w:p>
    <w:p w14:paraId="392644A1" w14:textId="698778F3" w:rsidR="002C1B88" w:rsidRDefault="004B774A" w:rsidP="00D62623">
      <w:pPr>
        <w:ind w:firstLine="567"/>
        <w:jc w:val="both"/>
        <w:rPr>
          <w:sz w:val="28"/>
          <w:szCs w:val="28"/>
        </w:rPr>
      </w:pPr>
      <w:r w:rsidRPr="009826E3">
        <w:rPr>
          <w:sz w:val="28"/>
          <w:szCs w:val="28"/>
        </w:rPr>
        <w:t xml:space="preserve">При необходимости заказчик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 xml:space="preserve">рограммы в установленном порядке вносит предложения о внесении в программу изменений или продлении срока реализации </w:t>
      </w:r>
      <w:r w:rsidR="006607AD">
        <w:rPr>
          <w:sz w:val="28"/>
          <w:szCs w:val="28"/>
        </w:rPr>
        <w:t>П</w:t>
      </w:r>
      <w:r w:rsidRPr="009826E3">
        <w:rPr>
          <w:sz w:val="28"/>
          <w:szCs w:val="28"/>
        </w:rPr>
        <w:t>рограммы.</w:t>
      </w:r>
    </w:p>
    <w:p w14:paraId="7DAD7B6B" w14:textId="77777777" w:rsidR="003101AA" w:rsidRDefault="003101AA" w:rsidP="00D62623">
      <w:pPr>
        <w:ind w:firstLine="567"/>
        <w:jc w:val="both"/>
        <w:rPr>
          <w:sz w:val="28"/>
          <w:szCs w:val="28"/>
        </w:rPr>
      </w:pPr>
    </w:p>
    <w:p w14:paraId="12415BD1" w14:textId="48D881D0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6803FB">
        <w:rPr>
          <w:b/>
          <w:sz w:val="28"/>
          <w:szCs w:val="28"/>
        </w:rPr>
        <w:t xml:space="preserve"> </w:t>
      </w:r>
      <w:r w:rsidR="00692FD8" w:rsidRPr="0074694D">
        <w:rPr>
          <w:b/>
          <w:sz w:val="28"/>
          <w:szCs w:val="28"/>
        </w:rPr>
        <w:t xml:space="preserve">Организация управления </w:t>
      </w:r>
      <w:r w:rsidR="006803FB">
        <w:rPr>
          <w:b/>
          <w:sz w:val="28"/>
          <w:szCs w:val="28"/>
        </w:rPr>
        <w:t>П</w:t>
      </w:r>
      <w:r w:rsidR="00692FD8" w:rsidRPr="0074694D">
        <w:rPr>
          <w:b/>
          <w:sz w:val="28"/>
          <w:szCs w:val="28"/>
        </w:rPr>
        <w:t>рограммой и контроль за ходом ее реализа</w:t>
      </w:r>
      <w:r w:rsidR="00514D7A">
        <w:rPr>
          <w:b/>
          <w:sz w:val="28"/>
          <w:szCs w:val="28"/>
        </w:rPr>
        <w:t>ции</w:t>
      </w:r>
      <w:r w:rsidR="008052F5">
        <w:rPr>
          <w:b/>
          <w:sz w:val="28"/>
          <w:szCs w:val="28"/>
        </w:rPr>
        <w:t>.</w:t>
      </w:r>
    </w:p>
    <w:p w14:paraId="2E509600" w14:textId="77777777" w:rsidR="00B41ADE" w:rsidRPr="0074694D" w:rsidRDefault="00B41ADE" w:rsidP="00D62623">
      <w:pPr>
        <w:jc w:val="center"/>
        <w:rPr>
          <w:b/>
          <w:sz w:val="28"/>
          <w:szCs w:val="28"/>
        </w:rPr>
      </w:pPr>
    </w:p>
    <w:p w14:paraId="706C0A6F" w14:textId="77777777" w:rsidR="0074694D" w:rsidRPr="00B354D3" w:rsidRDefault="0074694D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  <w:r w:rsidRPr="00B354D3">
        <w:rPr>
          <w:rFonts w:cs="Calibri"/>
          <w:sz w:val="28"/>
          <w:szCs w:val="28"/>
        </w:rPr>
        <w:t>Реализация Программы осуществляется разработчиком и исполнителями мероприятий Программы в соответствии с действующим законодательством Российской Федерации и муници</w:t>
      </w:r>
      <w:r>
        <w:rPr>
          <w:rFonts w:cs="Calibri"/>
          <w:sz w:val="28"/>
          <w:szCs w:val="28"/>
        </w:rPr>
        <w:t>пальными пр</w:t>
      </w:r>
      <w:r w:rsidR="006876E8">
        <w:rPr>
          <w:rFonts w:cs="Calibri"/>
          <w:sz w:val="28"/>
          <w:szCs w:val="28"/>
        </w:rPr>
        <w:t>авовыми актами муниципального района «Шилкинский район</w:t>
      </w:r>
      <w:r>
        <w:rPr>
          <w:rFonts w:cs="Calibri"/>
          <w:sz w:val="28"/>
          <w:szCs w:val="28"/>
        </w:rPr>
        <w:t>».</w:t>
      </w:r>
    </w:p>
    <w:p w14:paraId="7BD93649" w14:textId="5A4C709B" w:rsidR="00D64A36" w:rsidRDefault="0011440E" w:rsidP="00D62623">
      <w:pPr>
        <w:pStyle w:val="31"/>
        <w:spacing w:after="0"/>
        <w:ind w:left="0" w:right="-29" w:firstLine="567"/>
        <w:jc w:val="both"/>
        <w:rPr>
          <w:rFonts w:cs="Calibri"/>
          <w:sz w:val="28"/>
          <w:szCs w:val="28"/>
        </w:rPr>
      </w:pPr>
      <w:r w:rsidRPr="0074694D">
        <w:rPr>
          <w:sz w:val="28"/>
        </w:rPr>
        <w:t xml:space="preserve">Текущий контроль за выполнением мероприятий </w:t>
      </w:r>
      <w:r w:rsidR="006803FB">
        <w:rPr>
          <w:sz w:val="28"/>
        </w:rPr>
        <w:t>П</w:t>
      </w:r>
      <w:r w:rsidRPr="0074694D">
        <w:rPr>
          <w:sz w:val="28"/>
        </w:rPr>
        <w:t xml:space="preserve">рограммы осуществляет </w:t>
      </w:r>
      <w:r w:rsidR="00D62623" w:rsidRPr="00D62623">
        <w:rPr>
          <w:sz w:val="28"/>
        </w:rPr>
        <w:t>отдел экономического прогнозирования, мониторинга и развития</w:t>
      </w:r>
      <w:r w:rsidR="006876E8" w:rsidRPr="006876E8">
        <w:rPr>
          <w:rFonts w:cs="Calibri"/>
          <w:sz w:val="28"/>
          <w:szCs w:val="28"/>
        </w:rPr>
        <w:t xml:space="preserve"> </w:t>
      </w:r>
      <w:r w:rsidR="006876E8">
        <w:rPr>
          <w:rFonts w:cs="Calibri"/>
          <w:sz w:val="28"/>
          <w:szCs w:val="28"/>
        </w:rPr>
        <w:t>муниципального района «Шилкинский район».</w:t>
      </w:r>
    </w:p>
    <w:p w14:paraId="480818E5" w14:textId="77777777" w:rsidR="003101AA" w:rsidRPr="00D771F4" w:rsidRDefault="003101AA" w:rsidP="00D62623">
      <w:pPr>
        <w:pStyle w:val="31"/>
        <w:spacing w:after="0"/>
        <w:ind w:left="0" w:right="-29" w:firstLine="567"/>
        <w:jc w:val="both"/>
        <w:rPr>
          <w:sz w:val="28"/>
          <w:szCs w:val="28"/>
        </w:rPr>
      </w:pPr>
    </w:p>
    <w:p w14:paraId="5704995C" w14:textId="23669F19" w:rsidR="00692FD8" w:rsidRDefault="005415C6" w:rsidP="00D62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692FD8" w:rsidRPr="00514D7A">
        <w:rPr>
          <w:b/>
          <w:sz w:val="28"/>
          <w:szCs w:val="28"/>
        </w:rPr>
        <w:t xml:space="preserve">Оценка </w:t>
      </w:r>
      <w:r w:rsidR="006876E8">
        <w:rPr>
          <w:b/>
          <w:sz w:val="28"/>
          <w:szCs w:val="28"/>
        </w:rPr>
        <w:t xml:space="preserve">социально-экономической </w:t>
      </w:r>
      <w:r w:rsidR="00692FD8" w:rsidRPr="00514D7A">
        <w:rPr>
          <w:b/>
          <w:sz w:val="28"/>
          <w:szCs w:val="28"/>
        </w:rPr>
        <w:t>эфф</w:t>
      </w:r>
      <w:r w:rsidR="00514D7A">
        <w:rPr>
          <w:b/>
          <w:sz w:val="28"/>
          <w:szCs w:val="28"/>
        </w:rPr>
        <w:t xml:space="preserve">ективности реализации </w:t>
      </w:r>
      <w:r w:rsidR="006803FB">
        <w:rPr>
          <w:b/>
          <w:sz w:val="28"/>
          <w:szCs w:val="28"/>
        </w:rPr>
        <w:t>П</w:t>
      </w:r>
      <w:r w:rsidR="00514D7A">
        <w:rPr>
          <w:b/>
          <w:sz w:val="28"/>
          <w:szCs w:val="28"/>
        </w:rPr>
        <w:t>рограммы</w:t>
      </w:r>
      <w:r w:rsidR="00016629">
        <w:rPr>
          <w:b/>
          <w:sz w:val="28"/>
          <w:szCs w:val="28"/>
        </w:rPr>
        <w:t>.</w:t>
      </w:r>
      <w:r w:rsidR="006803FB">
        <w:rPr>
          <w:b/>
          <w:sz w:val="28"/>
          <w:szCs w:val="28"/>
        </w:rPr>
        <w:t xml:space="preserve"> </w:t>
      </w:r>
    </w:p>
    <w:p w14:paraId="2C575B26" w14:textId="77777777" w:rsidR="00B41ADE" w:rsidRPr="00514D7A" w:rsidRDefault="00B41ADE" w:rsidP="00D62623">
      <w:pPr>
        <w:jc w:val="center"/>
        <w:rPr>
          <w:b/>
          <w:sz w:val="28"/>
          <w:szCs w:val="28"/>
        </w:rPr>
      </w:pPr>
    </w:p>
    <w:p w14:paraId="667C4E96" w14:textId="12988E21" w:rsidR="00CB5CE3" w:rsidRPr="00C577BC" w:rsidRDefault="00CB5CE3" w:rsidP="00D62623">
      <w:pPr>
        <w:ind w:firstLine="567"/>
        <w:jc w:val="both"/>
        <w:rPr>
          <w:sz w:val="28"/>
        </w:rPr>
      </w:pPr>
      <w:r w:rsidRPr="00C577BC">
        <w:rPr>
          <w:sz w:val="28"/>
        </w:rPr>
        <w:t xml:space="preserve">Эффективность реализации </w:t>
      </w:r>
      <w:r w:rsidR="006803FB">
        <w:rPr>
          <w:sz w:val="28"/>
        </w:rPr>
        <w:t>П</w:t>
      </w:r>
      <w:r w:rsidRPr="00C577BC">
        <w:rPr>
          <w:sz w:val="28"/>
        </w:rPr>
        <w:t xml:space="preserve">рограммы и </w:t>
      </w:r>
      <w:r w:rsidR="00065667" w:rsidRPr="00C577BC">
        <w:rPr>
          <w:sz w:val="28"/>
        </w:rPr>
        <w:t>использования,</w:t>
      </w:r>
      <w:r w:rsidRPr="00C577BC">
        <w:rPr>
          <w:sz w:val="28"/>
        </w:rPr>
        <w:t xml:space="preserve"> выделенных на нее с</w:t>
      </w:r>
      <w:r w:rsidR="006876E8">
        <w:rPr>
          <w:sz w:val="28"/>
        </w:rPr>
        <w:t>редств бюджета муниципального района «Шилкинский район</w:t>
      </w:r>
      <w:r w:rsidRPr="00C577BC">
        <w:rPr>
          <w:sz w:val="28"/>
        </w:rPr>
        <w:t>»</w:t>
      </w:r>
      <w:r w:rsidR="00065667">
        <w:rPr>
          <w:sz w:val="28"/>
        </w:rPr>
        <w:t>,</w:t>
      </w:r>
      <w:r w:rsidRPr="00C577BC">
        <w:rPr>
          <w:sz w:val="28"/>
        </w:rPr>
        <w:t xml:space="preserve"> будет обеспечена за счет:</w:t>
      </w:r>
    </w:p>
    <w:p w14:paraId="49DFCD79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исключения возможности нецелевого использования бюджетных средств;</w:t>
      </w:r>
    </w:p>
    <w:p w14:paraId="29DA73E6" w14:textId="77777777" w:rsidR="00CB5CE3" w:rsidRPr="00C577BC" w:rsidRDefault="006E15F2" w:rsidP="00D62623">
      <w:pPr>
        <w:jc w:val="both"/>
        <w:rPr>
          <w:sz w:val="28"/>
        </w:rPr>
      </w:pPr>
      <w:r>
        <w:rPr>
          <w:sz w:val="28"/>
        </w:rPr>
        <w:t xml:space="preserve">   </w:t>
      </w:r>
      <w:r w:rsidR="00016629">
        <w:rPr>
          <w:sz w:val="28"/>
        </w:rPr>
        <w:t xml:space="preserve">- </w:t>
      </w:r>
      <w:r w:rsidR="00CB5CE3" w:rsidRPr="00C577BC">
        <w:rPr>
          <w:sz w:val="28"/>
        </w:rPr>
        <w:t>прозрачности использования бюджетных средств;</w:t>
      </w:r>
    </w:p>
    <w:p w14:paraId="3C9D0955" w14:textId="77777777" w:rsidR="00CB5CE3" w:rsidRPr="00EC274E" w:rsidRDefault="006E15F2" w:rsidP="00D62623">
      <w:pPr>
        <w:jc w:val="both"/>
        <w:rPr>
          <w:color w:val="000000" w:themeColor="text1"/>
          <w:sz w:val="28"/>
        </w:rPr>
      </w:pPr>
      <w:r w:rsidRPr="00EC274E">
        <w:rPr>
          <w:color w:val="000000" w:themeColor="text1"/>
          <w:sz w:val="28"/>
        </w:rPr>
        <w:t xml:space="preserve">   </w:t>
      </w:r>
      <w:r w:rsidR="00016629" w:rsidRPr="00EC274E">
        <w:rPr>
          <w:color w:val="000000" w:themeColor="text1"/>
          <w:sz w:val="28"/>
        </w:rPr>
        <w:t xml:space="preserve">- </w:t>
      </w:r>
      <w:r w:rsidR="00CB5CE3" w:rsidRPr="00EC274E">
        <w:rPr>
          <w:color w:val="000000" w:themeColor="text1"/>
          <w:sz w:val="28"/>
        </w:rPr>
        <w:t>адресного п</w:t>
      </w:r>
      <w:r w:rsidR="00EF4F71" w:rsidRPr="00EC274E">
        <w:rPr>
          <w:color w:val="000000" w:themeColor="text1"/>
          <w:sz w:val="28"/>
        </w:rPr>
        <w:t>редоставления бюджетных средств.</w:t>
      </w:r>
    </w:p>
    <w:p w14:paraId="6F7BE65B" w14:textId="3F3DCC64" w:rsidR="00117FA3" w:rsidRDefault="00872D2F" w:rsidP="00D626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7FA3" w:rsidRPr="002F6D6E">
        <w:rPr>
          <w:sz w:val="28"/>
          <w:szCs w:val="28"/>
        </w:rPr>
        <w:t xml:space="preserve">Успешное выполнение </w:t>
      </w:r>
      <w:r w:rsidR="00117FA3">
        <w:rPr>
          <w:sz w:val="28"/>
          <w:szCs w:val="28"/>
        </w:rPr>
        <w:t xml:space="preserve">мероприятий </w:t>
      </w:r>
      <w:r w:rsidR="006803FB">
        <w:rPr>
          <w:sz w:val="28"/>
          <w:szCs w:val="28"/>
        </w:rPr>
        <w:t>П</w:t>
      </w:r>
      <w:r w:rsidR="00117FA3" w:rsidRPr="002F6D6E">
        <w:rPr>
          <w:sz w:val="28"/>
          <w:szCs w:val="28"/>
        </w:rPr>
        <w:t>рограммы позвол</w:t>
      </w:r>
      <w:r w:rsidR="00117FA3">
        <w:rPr>
          <w:sz w:val="28"/>
          <w:szCs w:val="28"/>
        </w:rPr>
        <w:t>ит обеспе</w:t>
      </w:r>
      <w:r w:rsidR="00D15E37">
        <w:rPr>
          <w:sz w:val="28"/>
          <w:szCs w:val="28"/>
        </w:rPr>
        <w:t xml:space="preserve">чить </w:t>
      </w:r>
      <w:r w:rsidR="00117FA3">
        <w:rPr>
          <w:sz w:val="28"/>
          <w:szCs w:val="28"/>
        </w:rPr>
        <w:t xml:space="preserve">к уровню </w:t>
      </w:r>
      <w:r w:rsidR="004344BC">
        <w:rPr>
          <w:sz w:val="28"/>
          <w:szCs w:val="28"/>
        </w:rPr>
        <w:t>20</w:t>
      </w:r>
      <w:r w:rsidR="000C4DB1">
        <w:rPr>
          <w:sz w:val="28"/>
          <w:szCs w:val="28"/>
        </w:rPr>
        <w:t>28</w:t>
      </w:r>
      <w:r w:rsidR="00117FA3">
        <w:rPr>
          <w:sz w:val="28"/>
          <w:szCs w:val="28"/>
        </w:rPr>
        <w:t xml:space="preserve"> </w:t>
      </w:r>
      <w:r w:rsidR="00117FA3" w:rsidRPr="002F6D6E">
        <w:rPr>
          <w:sz w:val="28"/>
          <w:szCs w:val="28"/>
        </w:rPr>
        <w:t>года:</w:t>
      </w:r>
    </w:p>
    <w:p w14:paraId="7F412126" w14:textId="77777777" w:rsidR="00117FA3" w:rsidRPr="00BB6A06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7FA3">
        <w:rPr>
          <w:sz w:val="28"/>
          <w:szCs w:val="28"/>
        </w:rPr>
        <w:t xml:space="preserve"> </w:t>
      </w:r>
      <w:r w:rsidR="00117FA3" w:rsidRPr="00D66592">
        <w:rPr>
          <w:sz w:val="28"/>
          <w:szCs w:val="28"/>
        </w:rPr>
        <w:t>- увеличени</w:t>
      </w:r>
      <w:r w:rsidR="00117FA3">
        <w:rPr>
          <w:sz w:val="28"/>
          <w:szCs w:val="28"/>
        </w:rPr>
        <w:t>е</w:t>
      </w:r>
      <w:r w:rsidR="00117FA3" w:rsidRPr="00D66592">
        <w:rPr>
          <w:sz w:val="28"/>
          <w:szCs w:val="28"/>
        </w:rPr>
        <w:t xml:space="preserve"> количеств</w:t>
      </w:r>
      <w:r w:rsidR="00117FA3">
        <w:rPr>
          <w:sz w:val="28"/>
          <w:szCs w:val="28"/>
        </w:rPr>
        <w:t>а</w:t>
      </w:r>
      <w:r w:rsidR="00117FA3" w:rsidRPr="00D66592">
        <w:rPr>
          <w:sz w:val="28"/>
          <w:szCs w:val="28"/>
        </w:rPr>
        <w:t xml:space="preserve"> субъектов предпринимательской деятельности, получивших консультативно-инф</w:t>
      </w:r>
      <w:r w:rsidR="00117FA3">
        <w:rPr>
          <w:sz w:val="28"/>
          <w:szCs w:val="28"/>
        </w:rPr>
        <w:t>ормац</w:t>
      </w:r>
      <w:r w:rsidR="00117FA3" w:rsidRPr="00D66592">
        <w:rPr>
          <w:sz w:val="28"/>
          <w:szCs w:val="28"/>
        </w:rPr>
        <w:t>ионную поддержку и методическую поддержку</w:t>
      </w:r>
      <w:r w:rsidR="00117FA3" w:rsidRPr="00084A1A">
        <w:rPr>
          <w:sz w:val="28"/>
          <w:szCs w:val="28"/>
        </w:rPr>
        <w:t>;</w:t>
      </w:r>
    </w:p>
    <w:p w14:paraId="00A1A4D2" w14:textId="77777777" w:rsidR="00B67E38" w:rsidRDefault="006E15F2" w:rsidP="00D6262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7FA3" w:rsidRPr="00CE505A">
        <w:rPr>
          <w:sz w:val="28"/>
          <w:szCs w:val="28"/>
        </w:rPr>
        <w:t xml:space="preserve">- </w:t>
      </w:r>
      <w:r w:rsidR="00B67E38">
        <w:rPr>
          <w:sz w:val="28"/>
          <w:szCs w:val="28"/>
        </w:rPr>
        <w:t>увеличение количества выдачи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займов</w:t>
      </w:r>
      <w:r w:rsidR="00117FA3">
        <w:rPr>
          <w:sz w:val="28"/>
          <w:szCs w:val="28"/>
        </w:rPr>
        <w:t xml:space="preserve"> </w:t>
      </w:r>
      <w:r w:rsidR="00117FA3" w:rsidRPr="00CE505A">
        <w:rPr>
          <w:sz w:val="28"/>
          <w:szCs w:val="28"/>
        </w:rPr>
        <w:t>Фондом поддержки малого предпринимательства МР «Шилкинский район</w:t>
      </w:r>
      <w:r w:rsidR="00AA170E">
        <w:rPr>
          <w:sz w:val="28"/>
          <w:szCs w:val="28"/>
        </w:rPr>
        <w:t>»</w:t>
      </w:r>
      <w:r w:rsidR="00B67E38">
        <w:rPr>
          <w:sz w:val="28"/>
          <w:szCs w:val="28"/>
        </w:rPr>
        <w:t>;</w:t>
      </w:r>
    </w:p>
    <w:p w14:paraId="543CC310" w14:textId="77777777" w:rsidR="00117FA3" w:rsidRPr="00772436" w:rsidRDefault="006E15F2" w:rsidP="00D6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7FA3">
        <w:rPr>
          <w:sz w:val="28"/>
          <w:szCs w:val="28"/>
        </w:rPr>
        <w:t xml:space="preserve"> -</w:t>
      </w:r>
      <w:r w:rsidR="008A6EE8">
        <w:rPr>
          <w:sz w:val="28"/>
          <w:szCs w:val="28"/>
        </w:rPr>
        <w:t xml:space="preserve"> стабильные налоговые поступления</w:t>
      </w:r>
      <w:r w:rsidR="00117FA3">
        <w:rPr>
          <w:sz w:val="28"/>
          <w:szCs w:val="28"/>
        </w:rPr>
        <w:t xml:space="preserve"> от субъектов </w:t>
      </w:r>
      <w:r w:rsidR="00117FA3" w:rsidRPr="00CE505A">
        <w:rPr>
          <w:sz w:val="28"/>
          <w:szCs w:val="28"/>
        </w:rPr>
        <w:t>предпринимательской деятельности</w:t>
      </w:r>
      <w:r w:rsidR="000402DF">
        <w:rPr>
          <w:sz w:val="28"/>
          <w:szCs w:val="28"/>
        </w:rPr>
        <w:t>;</w:t>
      </w:r>
      <w:r w:rsidR="00772436">
        <w:rPr>
          <w:sz w:val="28"/>
          <w:szCs w:val="28"/>
        </w:rPr>
        <w:t xml:space="preserve"> </w:t>
      </w:r>
    </w:p>
    <w:p w14:paraId="3A140E30" w14:textId="77777777" w:rsidR="001E582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z w:val="28"/>
          <w:szCs w:val="28"/>
        </w:rPr>
        <w:t xml:space="preserve">    - </w:t>
      </w:r>
      <w:r w:rsidR="000402DF">
        <w:rPr>
          <w:snapToGrid w:val="0"/>
          <w:sz w:val="28"/>
        </w:rPr>
        <w:t>создание</w:t>
      </w:r>
      <w:r w:rsidRPr="006E09AF">
        <w:rPr>
          <w:snapToGrid w:val="0"/>
          <w:sz w:val="28"/>
        </w:rPr>
        <w:t xml:space="preserve"> новых предприятий в приоритетных видах экономической деятельности;</w:t>
      </w:r>
    </w:p>
    <w:p w14:paraId="2E71106B" w14:textId="77777777" w:rsidR="007B6EBB" w:rsidRDefault="007B6EBB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продолжение работы по созданию условий для обеспечения занятости, в том числе молодёжи</w:t>
      </w:r>
      <w:r w:rsidR="004A2F84">
        <w:rPr>
          <w:snapToGrid w:val="0"/>
          <w:sz w:val="28"/>
        </w:rPr>
        <w:t>, за счёт увеличения количества рабочих мест на предприятиях малого и среднего бизнеса;</w:t>
      </w:r>
    </w:p>
    <w:p w14:paraId="428FAF90" w14:textId="77777777" w:rsidR="004A2F84" w:rsidRPr="006E09AF" w:rsidRDefault="004A2F84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достижение более равномерного развития малого и среднего предпринимательства в городских и сельских поселениях района;</w:t>
      </w:r>
    </w:p>
    <w:p w14:paraId="1D4F0739" w14:textId="77777777" w:rsidR="001E582D" w:rsidRPr="00DA000D" w:rsidRDefault="001E582D" w:rsidP="00D62623">
      <w:pPr>
        <w:pStyle w:val="10"/>
        <w:widowControl w:val="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  - </w:t>
      </w:r>
      <w:r w:rsidR="000402DF">
        <w:rPr>
          <w:snapToGrid w:val="0"/>
          <w:sz w:val="28"/>
        </w:rPr>
        <w:t>насыщение</w:t>
      </w:r>
      <w:r w:rsidRPr="00DA000D">
        <w:rPr>
          <w:snapToGrid w:val="0"/>
          <w:sz w:val="28"/>
        </w:rPr>
        <w:t xml:space="preserve"> потребительского рынка качественными товарами и услуга</w:t>
      </w:r>
      <w:r w:rsidR="000402DF">
        <w:rPr>
          <w:snapToGrid w:val="0"/>
          <w:sz w:val="28"/>
        </w:rPr>
        <w:t>ми, обеспечение</w:t>
      </w:r>
      <w:r w:rsidRPr="00DA000D">
        <w:rPr>
          <w:snapToGrid w:val="0"/>
          <w:sz w:val="28"/>
        </w:rPr>
        <w:t xml:space="preserve"> конкурентоспособности продукции местного производства;</w:t>
      </w:r>
    </w:p>
    <w:p w14:paraId="7BD4DC5C" w14:textId="77777777" w:rsidR="001E582D" w:rsidRPr="00DA000D" w:rsidRDefault="001E582D" w:rsidP="00D6262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D1069">
        <w:rPr>
          <w:sz w:val="28"/>
          <w:szCs w:val="28"/>
        </w:rPr>
        <w:t>- уве</w:t>
      </w:r>
      <w:r w:rsidR="000402DF" w:rsidRPr="00BD1069">
        <w:rPr>
          <w:sz w:val="28"/>
          <w:szCs w:val="28"/>
        </w:rPr>
        <w:t>личение</w:t>
      </w:r>
      <w:r w:rsidRPr="00DA000D">
        <w:rPr>
          <w:sz w:val="28"/>
          <w:szCs w:val="28"/>
        </w:rPr>
        <w:t xml:space="preserve">      выпуска     продукции     субъектами      малого     и     среднего </w:t>
      </w:r>
      <w:r w:rsidRPr="00DA000D">
        <w:rPr>
          <w:spacing w:val="-2"/>
          <w:sz w:val="28"/>
          <w:szCs w:val="28"/>
        </w:rPr>
        <w:t>предпринимательства;</w:t>
      </w:r>
    </w:p>
    <w:p w14:paraId="3016C0A4" w14:textId="77777777" w:rsidR="001E582D" w:rsidRPr="00DA000D" w:rsidRDefault="00CF2E3C" w:rsidP="00D626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7C6316">
        <w:rPr>
          <w:sz w:val="28"/>
          <w:szCs w:val="28"/>
        </w:rPr>
        <w:t>создание</w:t>
      </w:r>
      <w:r w:rsidR="001E582D" w:rsidRPr="00DA000D">
        <w:rPr>
          <w:sz w:val="28"/>
          <w:szCs w:val="28"/>
        </w:rPr>
        <w:t xml:space="preserve"> целостной системы муниципальной поддержки субъектов малого и среднего предпринимательства;</w:t>
      </w:r>
    </w:p>
    <w:p w14:paraId="73E919EF" w14:textId="72945BA8" w:rsidR="001E582D" w:rsidRPr="00DA000D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right="34" w:firstLine="28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7C6316">
        <w:rPr>
          <w:spacing w:val="-2"/>
          <w:sz w:val="28"/>
          <w:szCs w:val="28"/>
        </w:rPr>
        <w:t>развитие и укрепление</w:t>
      </w:r>
      <w:r w:rsidR="001E582D" w:rsidRPr="00DA000D">
        <w:rPr>
          <w:spacing w:val="-2"/>
          <w:sz w:val="28"/>
          <w:szCs w:val="28"/>
        </w:rPr>
        <w:t xml:space="preserve"> положительных тенденций по взаимодействию органов </w:t>
      </w:r>
      <w:r w:rsidR="001E582D" w:rsidRPr="00DA000D">
        <w:rPr>
          <w:spacing w:val="-1"/>
          <w:sz w:val="28"/>
          <w:szCs w:val="28"/>
        </w:rPr>
        <w:t>местного самоуправления и субъектов малого и среднего предпринимательства;</w:t>
      </w:r>
    </w:p>
    <w:p w14:paraId="5094D52B" w14:textId="4F858332" w:rsidR="00CF2E3C" w:rsidRP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7C6316">
        <w:rPr>
          <w:spacing w:val="-1"/>
          <w:sz w:val="28"/>
          <w:szCs w:val="28"/>
        </w:rPr>
        <w:t>укрепление социального статуса, повышение</w:t>
      </w:r>
      <w:r w:rsidR="001E582D" w:rsidRPr="00DA000D">
        <w:rPr>
          <w:spacing w:val="-1"/>
          <w:sz w:val="28"/>
          <w:szCs w:val="28"/>
        </w:rPr>
        <w:t xml:space="preserve"> имиджа предпринимательства.</w:t>
      </w:r>
    </w:p>
    <w:p w14:paraId="78C2A976" w14:textId="0E3DF97B" w:rsidR="00CF2E3C" w:rsidRDefault="00CF2E3C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6775">
        <w:rPr>
          <w:rFonts w:cs="Calibri"/>
          <w:sz w:val="28"/>
          <w:szCs w:val="28"/>
        </w:rPr>
        <w:t xml:space="preserve">Выполнение мероприятий </w:t>
      </w:r>
      <w:r w:rsidR="006803FB">
        <w:rPr>
          <w:rFonts w:cs="Calibri"/>
          <w:sz w:val="28"/>
          <w:szCs w:val="28"/>
        </w:rPr>
        <w:t>П</w:t>
      </w:r>
      <w:r w:rsidRPr="00346775">
        <w:rPr>
          <w:rFonts w:cs="Calibri"/>
          <w:sz w:val="28"/>
          <w:szCs w:val="28"/>
        </w:rPr>
        <w:t xml:space="preserve">рограммы позволит обеспечить условия для </w:t>
      </w:r>
      <w:r w:rsidRPr="00346775">
        <w:rPr>
          <w:rFonts w:cs="Calibri"/>
          <w:sz w:val="28"/>
          <w:szCs w:val="28"/>
        </w:rPr>
        <w:lastRenderedPageBreak/>
        <w:t>сохранения действующих и создания новых СМ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и</w:t>
      </w:r>
      <w:r>
        <w:rPr>
          <w:rFonts w:cs="Calibri"/>
          <w:sz w:val="28"/>
          <w:szCs w:val="28"/>
        </w:rPr>
        <w:t xml:space="preserve"> </w:t>
      </w:r>
      <w:r w:rsidRPr="00346775">
        <w:rPr>
          <w:rFonts w:cs="Calibri"/>
          <w:sz w:val="28"/>
          <w:szCs w:val="28"/>
        </w:rPr>
        <w:t>СП, что даст возможность увеличить число рабочих мест и будет способствовать занятости насе</w:t>
      </w:r>
      <w:r>
        <w:rPr>
          <w:rFonts w:cs="Calibri"/>
          <w:sz w:val="28"/>
          <w:szCs w:val="28"/>
        </w:rPr>
        <w:t>ления, а также у</w:t>
      </w:r>
      <w:r w:rsidRPr="00971BD3">
        <w:rPr>
          <w:sz w:val="28"/>
          <w:szCs w:val="28"/>
        </w:rPr>
        <w:t>довлетворени</w:t>
      </w:r>
      <w:r>
        <w:rPr>
          <w:sz w:val="28"/>
          <w:szCs w:val="28"/>
        </w:rPr>
        <w:t>ю</w:t>
      </w:r>
      <w:r w:rsidRPr="00971BD3">
        <w:rPr>
          <w:sz w:val="28"/>
          <w:szCs w:val="28"/>
        </w:rPr>
        <w:t xml:space="preserve"> потребностей населения города в производстве продукции и услуг, предоставляемых субъектами малого и среднего предпринимательства</w:t>
      </w:r>
      <w:r w:rsidR="007C6316">
        <w:rPr>
          <w:sz w:val="28"/>
          <w:szCs w:val="28"/>
        </w:rPr>
        <w:t>.</w:t>
      </w:r>
    </w:p>
    <w:p w14:paraId="745E787A" w14:textId="4AAC9469" w:rsidR="006A152F" w:rsidRDefault="004A2F84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и экономические последствия, которые возникнут в результате реализации </w:t>
      </w:r>
      <w:r w:rsidR="006803FB">
        <w:rPr>
          <w:sz w:val="28"/>
          <w:szCs w:val="28"/>
        </w:rPr>
        <w:t>П</w:t>
      </w:r>
      <w:r>
        <w:rPr>
          <w:sz w:val="28"/>
          <w:szCs w:val="28"/>
        </w:rPr>
        <w:t>рограммы, будут иметь положительное влияние на социально-экономичес</w:t>
      </w:r>
      <w:r w:rsidR="005F2FBB">
        <w:rPr>
          <w:sz w:val="28"/>
          <w:szCs w:val="28"/>
        </w:rPr>
        <w:t>кое развитие Шилкинского района</w:t>
      </w:r>
      <w:r w:rsidR="00E86968">
        <w:rPr>
          <w:sz w:val="28"/>
          <w:szCs w:val="28"/>
        </w:rPr>
        <w:t>.</w:t>
      </w:r>
    </w:p>
    <w:p w14:paraId="7A56B395" w14:textId="77777777" w:rsidR="0047574B" w:rsidRDefault="0047574B" w:rsidP="00D6262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A441984" w14:textId="1D1548D0" w:rsidR="00B452C3" w:rsidRDefault="005415C6" w:rsidP="00D62623">
      <w:pPr>
        <w:pStyle w:val="14"/>
        <w:keepNext/>
        <w:keepLines/>
        <w:spacing w:after="0"/>
        <w:rPr>
          <w:color w:val="000000"/>
          <w:lang w:bidi="ru-RU"/>
        </w:rPr>
      </w:pPr>
      <w:r>
        <w:rPr>
          <w:color w:val="000000"/>
          <w:lang w:bidi="ru-RU"/>
        </w:rPr>
        <w:t>6</w:t>
      </w:r>
      <w:r w:rsidR="00B452C3">
        <w:rPr>
          <w:color w:val="000000"/>
          <w:lang w:bidi="ru-RU"/>
        </w:rPr>
        <w:t>. Организация управления Программой</w:t>
      </w:r>
      <w:r w:rsidR="00B452C3">
        <w:rPr>
          <w:color w:val="000000"/>
          <w:lang w:bidi="ru-RU"/>
        </w:rPr>
        <w:br/>
        <w:t>и контроль за ходом ее реализации</w:t>
      </w:r>
    </w:p>
    <w:p w14:paraId="4D57654A" w14:textId="77777777" w:rsidR="00B41ADE" w:rsidRDefault="00B41ADE" w:rsidP="00D62623">
      <w:pPr>
        <w:pStyle w:val="14"/>
        <w:keepNext/>
        <w:keepLines/>
        <w:spacing w:after="0"/>
      </w:pPr>
    </w:p>
    <w:p w14:paraId="1193B1A0" w14:textId="152DE07F" w:rsidR="00B452C3" w:rsidRDefault="00B452C3" w:rsidP="00D62623">
      <w:pPr>
        <w:pStyle w:val="11"/>
        <w:ind w:firstLine="720"/>
        <w:jc w:val="both"/>
      </w:pPr>
      <w:r>
        <w:rPr>
          <w:lang w:bidi="ru-RU"/>
        </w:rPr>
        <w:t xml:space="preserve">Текущий контроль за реализацией мероприятий </w:t>
      </w:r>
      <w:r w:rsidR="00E80935">
        <w:rPr>
          <w:lang w:bidi="ru-RU"/>
        </w:rPr>
        <w:t>П</w:t>
      </w:r>
      <w:r>
        <w:rPr>
          <w:lang w:bidi="ru-RU"/>
        </w:rPr>
        <w:t xml:space="preserve">рограммы, осуществляет </w:t>
      </w:r>
      <w:bookmarkStart w:id="3" w:name="_Hlk224826856"/>
      <w:r w:rsidR="00E67AAC">
        <w:rPr>
          <w:sz w:val="27"/>
          <w:szCs w:val="27"/>
        </w:rPr>
        <w:t>отдел экономического прогнозирования, мониторинга и развития администрации</w:t>
      </w:r>
      <w:r w:rsidR="00E67AAC">
        <w:rPr>
          <w:snapToGrid w:val="0"/>
          <w:sz w:val="27"/>
          <w:szCs w:val="27"/>
        </w:rPr>
        <w:t xml:space="preserve"> муниципального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bookmarkEnd w:id="3"/>
      <w:r>
        <w:rPr>
          <w:lang w:bidi="ru-RU"/>
        </w:rPr>
        <w:t xml:space="preserve">. Общий контроль осуществляется администрацией муниципального </w:t>
      </w:r>
      <w:r w:rsidR="00E67AAC">
        <w:rPr>
          <w:lang w:bidi="ru-RU"/>
        </w:rPr>
        <w:t>района «Шилкинский район».</w:t>
      </w:r>
      <w:r>
        <w:rPr>
          <w:lang w:bidi="ru-RU"/>
        </w:rPr>
        <w:t xml:space="preserve"> Оценку эффективности реализации </w:t>
      </w:r>
      <w:r w:rsidR="00E80935">
        <w:rPr>
          <w:lang w:bidi="ru-RU"/>
        </w:rPr>
        <w:t>П</w:t>
      </w:r>
      <w:r>
        <w:rPr>
          <w:lang w:bidi="ru-RU"/>
        </w:rPr>
        <w:t xml:space="preserve">рограммы осуществляет </w:t>
      </w:r>
      <w:r w:rsidR="00E67AAC">
        <w:rPr>
          <w:sz w:val="27"/>
          <w:szCs w:val="27"/>
        </w:rPr>
        <w:t>отдел экономического прогнозирования, мониторинга и развития администрации</w:t>
      </w:r>
      <w:r w:rsidR="00E67AAC">
        <w:rPr>
          <w:snapToGrid w:val="0"/>
          <w:sz w:val="27"/>
          <w:szCs w:val="27"/>
        </w:rPr>
        <w:t xml:space="preserve"> муниципального района «Шилкинский район</w:t>
      </w:r>
      <w:r w:rsidR="00E67AAC" w:rsidRPr="00F927F0">
        <w:rPr>
          <w:snapToGrid w:val="0"/>
          <w:sz w:val="27"/>
          <w:szCs w:val="27"/>
        </w:rPr>
        <w:t>»</w:t>
      </w:r>
      <w:r>
        <w:rPr>
          <w:lang w:bidi="ru-RU"/>
        </w:rPr>
        <w:t>, которая проводится ежегодно.</w:t>
      </w:r>
    </w:p>
    <w:p w14:paraId="5EEC01B6" w14:textId="482477C6" w:rsidR="00B452C3" w:rsidRPr="00B452C3" w:rsidRDefault="00697E01" w:rsidP="00B452C3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B452C3" w:rsidRPr="00B452C3" w:rsidSect="008C0406">
          <w:pgSz w:w="11906" w:h="16838"/>
          <w:pgMar w:top="567" w:right="851" w:bottom="567" w:left="1701" w:header="703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</w:t>
      </w:r>
    </w:p>
    <w:p w14:paraId="0DE82B6D" w14:textId="77777777" w:rsidR="00E4228F" w:rsidRPr="00815BEF" w:rsidRDefault="00E86968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lastRenderedPageBreak/>
        <w:t>Приложение</w:t>
      </w:r>
      <w:r w:rsidRPr="00815BEF">
        <w:rPr>
          <w:color w:val="000000"/>
          <w:sz w:val="24"/>
          <w:szCs w:val="24"/>
          <w:lang w:bidi="ru-RU"/>
        </w:rPr>
        <w:br/>
        <w:t>к муниципальной программе «</w:t>
      </w:r>
      <w:r w:rsidR="00E4228F" w:rsidRPr="00815BEF">
        <w:rPr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69DF0975" w14:textId="5261D2FE" w:rsidR="00E86968" w:rsidRPr="00815BEF" w:rsidRDefault="00E4228F" w:rsidP="00D62623">
      <w:pPr>
        <w:widowControl w:val="0"/>
        <w:ind w:left="10206"/>
        <w:rPr>
          <w:color w:val="000000"/>
          <w:sz w:val="24"/>
          <w:szCs w:val="24"/>
          <w:lang w:bidi="ru-RU"/>
        </w:rPr>
      </w:pPr>
      <w:r w:rsidRPr="00815BEF">
        <w:rPr>
          <w:color w:val="000000"/>
          <w:sz w:val="24"/>
          <w:szCs w:val="24"/>
          <w:lang w:bidi="ru-RU"/>
        </w:rPr>
        <w:t xml:space="preserve"> на территории муниципального района «Шилкинский район»</w:t>
      </w:r>
      <w:r w:rsidR="00E86968" w:rsidRPr="00815BEF">
        <w:rPr>
          <w:color w:val="000000"/>
          <w:sz w:val="24"/>
          <w:szCs w:val="24"/>
          <w:lang w:bidi="ru-RU"/>
        </w:rPr>
        <w:br/>
        <w:t>на 2026 - 2028 годы»</w:t>
      </w:r>
    </w:p>
    <w:p w14:paraId="2244A689" w14:textId="77777777" w:rsidR="00815BEF" w:rsidRDefault="00815BEF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</w:p>
    <w:p w14:paraId="5A780CD8" w14:textId="77777777" w:rsidR="00815BEF" w:rsidRDefault="00E86968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Основные мероприятия и объемы финансирования муниципальной </w:t>
      </w:r>
    </w:p>
    <w:p w14:paraId="4DCB81A6" w14:textId="4F355DE3" w:rsidR="00A355C2" w:rsidRPr="00815BEF" w:rsidRDefault="005B01DB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>П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рограммы</w:t>
      </w:r>
      <w:r w:rsidR="00815BEF">
        <w:rPr>
          <w:b/>
          <w:bCs/>
          <w:color w:val="000000"/>
          <w:sz w:val="24"/>
          <w:szCs w:val="24"/>
          <w:lang w:bidi="ru-RU"/>
        </w:rPr>
        <w:t xml:space="preserve"> 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>«</w:t>
      </w:r>
      <w:r w:rsidR="00A355C2" w:rsidRPr="00815BEF">
        <w:rPr>
          <w:b/>
          <w:bCs/>
          <w:color w:val="000000"/>
          <w:sz w:val="24"/>
          <w:szCs w:val="24"/>
          <w:lang w:bidi="ru-RU"/>
        </w:rPr>
        <w:t>Развитие малого и среднего предпринимательства</w:t>
      </w:r>
    </w:p>
    <w:p w14:paraId="2C7AACF7" w14:textId="6A07F193" w:rsidR="00E86968" w:rsidRPr="00815BEF" w:rsidRDefault="00A355C2" w:rsidP="00A355C2">
      <w:pPr>
        <w:widowControl w:val="0"/>
        <w:jc w:val="center"/>
        <w:rPr>
          <w:b/>
          <w:bCs/>
          <w:color w:val="000000"/>
          <w:sz w:val="24"/>
          <w:szCs w:val="24"/>
          <w:lang w:bidi="ru-RU"/>
        </w:rPr>
      </w:pPr>
      <w:r w:rsidRPr="00815BEF">
        <w:rPr>
          <w:b/>
          <w:bCs/>
          <w:color w:val="000000"/>
          <w:sz w:val="24"/>
          <w:szCs w:val="24"/>
          <w:lang w:bidi="ru-RU"/>
        </w:rPr>
        <w:t xml:space="preserve"> на территории муниципального района «Шилкинский район»</w:t>
      </w:r>
      <w:r w:rsidR="00E86968" w:rsidRPr="00815BEF">
        <w:rPr>
          <w:b/>
          <w:bCs/>
          <w:color w:val="000000"/>
          <w:sz w:val="24"/>
          <w:szCs w:val="24"/>
          <w:lang w:bidi="ru-RU"/>
        </w:rPr>
        <w:t xml:space="preserve"> на 2026 - 2028 годы»</w:t>
      </w:r>
    </w:p>
    <w:p w14:paraId="6D21D48A" w14:textId="77777777" w:rsidR="003548B5" w:rsidRPr="00E86968" w:rsidRDefault="003548B5" w:rsidP="00A355C2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37"/>
        <w:gridCol w:w="5118"/>
        <w:gridCol w:w="990"/>
        <w:gridCol w:w="1005"/>
        <w:gridCol w:w="1005"/>
      </w:tblGrid>
      <w:tr w:rsidR="00E86968" w:rsidRPr="003548B5" w14:paraId="5D2F959B" w14:textId="77777777" w:rsidTr="00E26ACB">
        <w:trPr>
          <w:trHeight w:hRule="exact" w:val="566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A42F0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CB083B" w14:textId="77777777" w:rsidR="00052D60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Наименование целей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задач</w:t>
            </w:r>
            <w:r w:rsidRPr="00FD5F56">
              <w:rPr>
                <w:b/>
                <w:bCs/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мероприятий</w:t>
            </w:r>
          </w:p>
          <w:p w14:paraId="30F6EEC5" w14:textId="17864FDD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программы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A6E38" w14:textId="2294C8BF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Ед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.</w:t>
            </w:r>
            <w:r w:rsidR="00052D60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изм.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31B74" w14:textId="3D6CB516" w:rsidR="00E86968" w:rsidRPr="00FD5F56" w:rsidRDefault="00E86968" w:rsidP="00FD5F56">
            <w:pPr>
              <w:widowControl w:val="0"/>
              <w:spacing w:line="233" w:lineRule="auto"/>
              <w:ind w:hanging="26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Срок реал</w:t>
            </w:r>
            <w:r w:rsidR="00D62623"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и</w:t>
            </w: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зации</w:t>
            </w:r>
          </w:p>
        </w:tc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912B6C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Ответственный исполнитель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9D44E" w14:textId="77777777" w:rsid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Значения по годам </w:t>
            </w:r>
          </w:p>
          <w:p w14:paraId="1B3BB8DC" w14:textId="6B01175A" w:rsidR="00E86968" w:rsidRPr="00FD5F56" w:rsidRDefault="00E86968" w:rsidP="00FD5F56">
            <w:pPr>
              <w:widowControl w:val="0"/>
              <w:spacing w:line="233" w:lineRule="auto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реализации</w:t>
            </w:r>
          </w:p>
        </w:tc>
      </w:tr>
      <w:tr w:rsidR="00E86968" w:rsidRPr="003548B5" w14:paraId="3FA9A786" w14:textId="77777777" w:rsidTr="00E26ACB">
        <w:trPr>
          <w:trHeight w:hRule="exact" w:val="300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vAlign w:val="center"/>
          </w:tcPr>
          <w:p w14:paraId="058B324E" w14:textId="77777777" w:rsidR="00E86968" w:rsidRPr="003548B5" w:rsidRDefault="00E86968" w:rsidP="00FD5F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vMerge/>
            <w:tcBorders>
              <w:left w:val="single" w:sz="4" w:space="0" w:color="auto"/>
            </w:tcBorders>
            <w:vAlign w:val="center"/>
          </w:tcPr>
          <w:p w14:paraId="48158964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vAlign w:val="center"/>
          </w:tcPr>
          <w:p w14:paraId="7D449DDC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</w:tcBorders>
            <w:vAlign w:val="center"/>
          </w:tcPr>
          <w:p w14:paraId="4C690DA3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8" w:type="dxa"/>
            <w:vMerge/>
            <w:tcBorders>
              <w:left w:val="single" w:sz="4" w:space="0" w:color="auto"/>
            </w:tcBorders>
            <w:vAlign w:val="center"/>
          </w:tcPr>
          <w:p w14:paraId="753D04D9" w14:textId="77777777" w:rsidR="00E86968" w:rsidRPr="00FD5F56" w:rsidRDefault="00E86968" w:rsidP="00FD5F56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EFE27B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06705" w14:textId="77777777" w:rsidR="00E86968" w:rsidRPr="00FD5F56" w:rsidRDefault="00E86968" w:rsidP="00FD5F56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CF897" w14:textId="77777777" w:rsidR="00E86968" w:rsidRPr="00FD5F56" w:rsidRDefault="00E86968" w:rsidP="00FD5F56">
            <w:pPr>
              <w:widowControl w:val="0"/>
              <w:ind w:left="60"/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FD5F56">
              <w:rPr>
                <w:b/>
                <w:bCs/>
                <w:color w:val="000000"/>
                <w:sz w:val="22"/>
                <w:szCs w:val="22"/>
                <w:lang w:bidi="ru-RU"/>
              </w:rPr>
              <w:t>2028</w:t>
            </w:r>
          </w:p>
        </w:tc>
      </w:tr>
      <w:tr w:rsidR="00E86968" w:rsidRPr="003548B5" w14:paraId="65B49099" w14:textId="77777777" w:rsidTr="003548B5">
        <w:trPr>
          <w:trHeight w:hRule="exact" w:val="1058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A462" w14:textId="77777777" w:rsidR="00E86968" w:rsidRPr="00AC44F2" w:rsidRDefault="00E86968" w:rsidP="00E86968">
            <w:pPr>
              <w:widowControl w:val="0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Цель:</w:t>
            </w:r>
          </w:p>
          <w:p w14:paraId="308B223D" w14:textId="37B7E00C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развития субъектов малого и среднего предпринимательства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  <w:p w14:paraId="64AD4172" w14:textId="08E06E85" w:rsidR="00E86968" w:rsidRPr="003548B5" w:rsidRDefault="00E86968" w:rsidP="00E86968">
            <w:pPr>
              <w:widowControl w:val="0"/>
              <w:ind w:firstLine="5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Создание условий для наиболее полного удовлетворения потребностей жителей на территории 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в товарах и услугах торговли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общественного питания</w:t>
            </w:r>
            <w:r w:rsidR="003E295C" w:rsidRPr="003548B5">
              <w:rPr>
                <w:color w:val="000000"/>
                <w:sz w:val="22"/>
                <w:szCs w:val="22"/>
                <w:lang w:bidi="ru-RU"/>
              </w:rPr>
              <w:t>,</w:t>
            </w:r>
            <w:r w:rsidR="001B6DB1"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бытовых услугах</w:t>
            </w:r>
            <w:r w:rsidR="001B6DB1" w:rsidRPr="003548B5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</w:tr>
      <w:tr w:rsidR="00E86968" w:rsidRPr="003548B5" w14:paraId="2E037383" w14:textId="77777777" w:rsidTr="00E26ACB">
        <w:trPr>
          <w:trHeight w:hRule="exact" w:val="1387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B1C23C8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5A691" w14:textId="70AF57CF" w:rsidR="00E86968" w:rsidRPr="003548B5" w:rsidRDefault="00E86968" w:rsidP="00E26ACB">
            <w:pPr>
              <w:widowControl w:val="0"/>
              <w:tabs>
                <w:tab w:val="left" w:pos="173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="00F3121A"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количества</w:t>
            </w:r>
          </w:p>
          <w:p w14:paraId="0E39C22B" w14:textId="6667D7F1" w:rsidR="00E86968" w:rsidRPr="003548B5" w:rsidRDefault="00F3121A" w:rsidP="00E26ACB">
            <w:pPr>
              <w:widowControl w:val="0"/>
              <w:tabs>
                <w:tab w:val="left" w:pos="1620"/>
                <w:tab w:val="left" w:pos="2940"/>
                <w:tab w:val="left" w:pos="3686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С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убъектов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малого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и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среднего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86968" w:rsidRPr="003548B5">
              <w:rPr>
                <w:color w:val="000000"/>
                <w:sz w:val="22"/>
                <w:szCs w:val="22"/>
                <w:lang w:bidi="ru-RU"/>
              </w:rPr>
              <w:t>предпринимательства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DAB1C1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2138D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7414EB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7811767D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40F0B091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  <w:p w14:paraId="6192E193" w14:textId="688B5218" w:rsidR="00E26ACB" w:rsidRPr="003548B5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E4BC10" w14:textId="3DCD94C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0F8EBA" w14:textId="6C25A0D7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3320A" w14:textId="18BBFF70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8F38301" w14:textId="77777777" w:rsidTr="00E26ACB">
        <w:trPr>
          <w:trHeight w:hRule="exact" w:val="142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573462D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E521E4" w14:textId="2E676ACB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«увеличение вновь созданных рабочих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мест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(включая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вновь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зарегистрированных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индивидуальных</w:t>
            </w:r>
            <w:r w:rsidR="00F3121A" w:rsidRPr="003548B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предпринимателей) в секторе малого и среднего предпринимательства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1DCF3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64E29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5F416CB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</w:tcPr>
          <w:p w14:paraId="5FC807C7" w14:textId="77777777" w:rsidR="003A2C88" w:rsidRPr="003548B5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3162E307" w14:textId="77777777" w:rsidR="00E86968" w:rsidRDefault="00B57027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815BEF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27B795DE" w14:textId="77777777" w:rsidR="00815BEF" w:rsidRPr="00815BEF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  <w:p w14:paraId="6BF45895" w14:textId="0FFD8207" w:rsidR="00815BEF" w:rsidRPr="003548B5" w:rsidRDefault="00815BEF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73D80" w14:textId="7136448A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F043C" w14:textId="664F3F39" w:rsidR="00E86968" w:rsidRPr="003548B5" w:rsidRDefault="00B57027" w:rsidP="003548B5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23623" w14:textId="3927BAE9" w:rsidR="00E86968" w:rsidRPr="003548B5" w:rsidRDefault="00B57027" w:rsidP="003548B5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E86968" w:rsidRPr="003548B5" w14:paraId="4E2AA712" w14:textId="77777777" w:rsidTr="00E26ACB">
        <w:trPr>
          <w:trHeight w:hRule="exact" w:val="1559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0F5A73A" w14:textId="77777777" w:rsidR="00E86968" w:rsidRPr="003548B5" w:rsidRDefault="00E86968" w:rsidP="00E86968">
            <w:pPr>
              <w:widowControl w:val="0"/>
              <w:ind w:firstLine="200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1D3FE0" w14:textId="77777777" w:rsidR="00E86968" w:rsidRPr="003548B5" w:rsidRDefault="00E86968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«оказание имущественной поддержки субъекту малого и среднего предпринимательства 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284C1E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E946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118DFC1F" w14:textId="77777777" w:rsidR="00E86968" w:rsidRPr="003548B5" w:rsidRDefault="00E86968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B623BD" w14:textId="77777777" w:rsidR="00E26ACB" w:rsidRPr="00E26ACB" w:rsidRDefault="00E26ACB" w:rsidP="00E26ACB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</w:p>
          <w:p w14:paraId="6B1070FA" w14:textId="77777777" w:rsidR="003A2C8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0F0DF500" w14:textId="17DF42C0" w:rsidR="00E86968" w:rsidRPr="003548B5" w:rsidRDefault="00780489" w:rsidP="00E86968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CBC45" w14:textId="77777777" w:rsidR="00E86968" w:rsidRPr="003548B5" w:rsidRDefault="00E86968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4F708B" w14:textId="77777777" w:rsidR="00E86968" w:rsidRPr="003548B5" w:rsidRDefault="00E86968" w:rsidP="003548B5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D574B" w14:textId="77777777" w:rsidR="00E86968" w:rsidRPr="003548B5" w:rsidRDefault="00E86968" w:rsidP="003548B5">
            <w:pPr>
              <w:widowControl w:val="0"/>
              <w:ind w:firstLine="400"/>
              <w:rPr>
                <w:sz w:val="22"/>
                <w:szCs w:val="22"/>
                <w:lang w:bidi="ru-RU"/>
              </w:rPr>
            </w:pPr>
            <w:r w:rsidRPr="003548B5">
              <w:rPr>
                <w:sz w:val="22"/>
                <w:szCs w:val="22"/>
                <w:lang w:bidi="ru-RU"/>
              </w:rPr>
              <w:t>1</w:t>
            </w:r>
          </w:p>
        </w:tc>
      </w:tr>
      <w:tr w:rsidR="00E86968" w:rsidRPr="003548B5" w14:paraId="34CFD039" w14:textId="77777777" w:rsidTr="000F74FC">
        <w:trPr>
          <w:trHeight w:hRule="exact" w:val="356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83AAD" w14:textId="77777777" w:rsidR="00E86968" w:rsidRPr="003548B5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1: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Оказание информационно-консультационной</w:t>
            </w:r>
            <w:r w:rsidRPr="003548B5">
              <w:rPr>
                <w:color w:val="000000"/>
                <w:sz w:val="22"/>
                <w:szCs w:val="22"/>
                <w:vertAlign w:val="subscript"/>
                <w:lang w:bidi="ru-RU"/>
              </w:rPr>
              <w:t>: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имущественной поддержки субъектам малого и среднего предпринимательства</w:t>
            </w:r>
          </w:p>
        </w:tc>
      </w:tr>
      <w:tr w:rsidR="003548B5" w:rsidRPr="003548B5" w14:paraId="5DA20FEF" w14:textId="77777777" w:rsidTr="00E26ACB">
        <w:trPr>
          <w:trHeight w:hRule="exact" w:val="81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3D83A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E69021" w14:textId="56B3DF8C" w:rsidR="003548B5" w:rsidRPr="003548B5" w:rsidRDefault="003548B5" w:rsidP="003548B5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3548B5">
              <w:rPr>
                <w:color w:val="000000"/>
                <w:sz w:val="22"/>
                <w:szCs w:val="22"/>
                <w:lang w:bidi="ru-RU"/>
              </w:rPr>
              <w:t>«размещение информационных материалов для субъектов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малого и среднего предпринимательства в средствах массовой информации»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3F5B0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54783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3755FFB" w14:textId="77777777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D66EB2" w14:textId="7631E3E5" w:rsidR="003548B5" w:rsidRPr="003548B5" w:rsidRDefault="00FD5F56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О</w:t>
            </w:r>
            <w:r w:rsidR="003548B5" w:rsidRPr="003548B5">
              <w:rPr>
                <w:color w:val="000000"/>
                <w:sz w:val="22"/>
                <w:szCs w:val="22"/>
                <w:lang w:bidi="ru-RU"/>
              </w:rPr>
              <w:t>тдел экономического прогнозирования, мониторинга и развития администрации</w:t>
            </w:r>
            <w:r w:rsidR="003548B5" w:rsidRPr="00E86968">
              <w:rPr>
                <w:color w:val="000000"/>
                <w:sz w:val="24"/>
                <w:szCs w:val="24"/>
                <w:lang w:bidi="ru-RU"/>
              </w:rPr>
              <w:t xml:space="preserve"> муниципального </w:t>
            </w:r>
            <w:r w:rsidR="003548B5">
              <w:rPr>
                <w:color w:val="000000"/>
                <w:sz w:val="24"/>
                <w:szCs w:val="24"/>
                <w:lang w:bidi="ru-RU"/>
              </w:rPr>
              <w:t>района «Шилкинский район»</w:t>
            </w:r>
          </w:p>
          <w:p w14:paraId="38EFEF89" w14:textId="70CB0D9F" w:rsidR="003548B5" w:rsidRPr="003548B5" w:rsidRDefault="003548B5" w:rsidP="003548B5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51BF4" w14:textId="07CB80B7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E60E5" w14:textId="2515938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154" w14:textId="47C92125" w:rsidR="003548B5" w:rsidRPr="003548B5" w:rsidRDefault="00FD5F56" w:rsidP="003548B5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3548B5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</w:tr>
    </w:tbl>
    <w:p w14:paraId="2D4A3DBC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FD5F56" w:rsidRPr="00E26ACB" w14:paraId="2F0859B6" w14:textId="77777777" w:rsidTr="00FD5F56">
        <w:trPr>
          <w:trHeight w:hRule="exact" w:val="5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0CC04A8" w14:textId="6EBCE21A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eastAsia="en-US" w:bidi="en-US"/>
              </w:rPr>
              <w:lastRenderedPageBreak/>
              <w:t>1.1.1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DDB7EB2" w14:textId="77777777" w:rsidR="00FD5F56" w:rsidRPr="00E26ACB" w:rsidRDefault="00FD5F56" w:rsidP="00FD5F56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размешенных информационных материалов(ежегодно)»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98281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6C163" w14:textId="57399AE0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75D44B" w14:textId="4B2C9135" w:rsidR="00FD5F56" w:rsidRPr="00E26ACB" w:rsidRDefault="00FD5F56" w:rsidP="00FD5F56">
            <w:pPr>
              <w:widowControl w:val="0"/>
              <w:spacing w:before="8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5E3F93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B9CDD4" w14:textId="77777777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3FA4" w14:textId="77777777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45</w:t>
            </w:r>
          </w:p>
        </w:tc>
      </w:tr>
      <w:tr w:rsidR="00FD5F56" w:rsidRPr="00E26ACB" w14:paraId="066E0B1D" w14:textId="77777777" w:rsidTr="00E26ACB">
        <w:trPr>
          <w:trHeight w:hRule="exact" w:val="128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6E665A81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AAFA53" w14:textId="1204E4CC" w:rsidR="00FD5F56" w:rsidRPr="00E26ACB" w:rsidRDefault="00FD5F56" w:rsidP="00E26ACB">
            <w:pPr>
              <w:widowControl w:val="0"/>
              <w:tabs>
                <w:tab w:val="left" w:pos="2689"/>
              </w:tabs>
              <w:ind w:left="131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«Консультативная</w:t>
            </w:r>
          </w:p>
          <w:p w14:paraId="25523EE9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поддержка субъектов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4434AE" w14:textId="2403C1BA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A5CE5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31EA360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8801A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43706BCB" w14:textId="77777777" w:rsid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 xml:space="preserve">, </w:t>
            </w:r>
          </w:p>
          <w:p w14:paraId="01286505" w14:textId="25E453D2" w:rsidR="00FD5F56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8318F" w14:textId="336DCCBA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51EC08" w14:textId="2A5FA11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8ACE8" w14:textId="73AEA424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060E8A19" w14:textId="77777777" w:rsidTr="00E26ACB">
        <w:trPr>
          <w:trHeight w:hRule="exact" w:val="86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AD1CD8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368C92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субъектов малого и среднего предпринимательства Обратившихся за консультативной поддержкой»</w:t>
            </w:r>
          </w:p>
          <w:p w14:paraId="30945AFE" w14:textId="6B106034" w:rsidR="00FD5F56" w:rsidRPr="00E26ACB" w:rsidRDefault="00FD5F56" w:rsidP="00E26ACB">
            <w:pPr>
              <w:widowControl w:val="0"/>
              <w:tabs>
                <w:tab w:val="left" w:pos="788"/>
                <w:tab w:val="left" w:pos="2336"/>
              </w:tabs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739AD7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D18081" w14:textId="2E18410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3B9CB8" w14:textId="100A8C3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8201B" w14:textId="2B3F0BC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F45672" w14:textId="40CA4FCB" w:rsidR="00FD5F56" w:rsidRPr="00E26ACB" w:rsidRDefault="00FD5F56" w:rsidP="00FD5F56">
            <w:pPr>
              <w:widowControl w:val="0"/>
              <w:ind w:firstLine="36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1475" w14:textId="4F029790" w:rsidR="00FD5F56" w:rsidRPr="00E26ACB" w:rsidRDefault="00FD5F56" w:rsidP="00FD5F56">
            <w:pPr>
              <w:widowControl w:val="0"/>
              <w:ind w:firstLine="3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</w:tr>
      <w:tr w:rsidR="00FD5F56" w:rsidRPr="00E26ACB" w14:paraId="38CDD0FC" w14:textId="77777777" w:rsidTr="00E26ACB">
        <w:trPr>
          <w:trHeight w:hRule="exact" w:val="125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76D4A065" w14:textId="1A33AF7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1A2F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«Проведение семинаров, совещаний с участием субъектов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911EE0" w14:textId="46536B1E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5A5A6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044C0CC0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5A7AC5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3C5BAB6F" w14:textId="77777777" w:rsidR="00FD5F56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491CCAE" w14:textId="23CC9C24" w:rsidR="00E26ACB" w:rsidRPr="00E26ACB" w:rsidRDefault="00E26ACB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815BEF">
              <w:rPr>
                <w:color w:val="000000"/>
                <w:sz w:val="22"/>
                <w:szCs w:val="22"/>
                <w:lang w:bidi="ru-RU"/>
              </w:rPr>
              <w:t>Отдел развития сельского хозяйства Администрации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6327D" w14:textId="7E053A06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ABA1E1" w14:textId="120DA6CD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DFE9F" w14:textId="08157A52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1C4B33B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AD7285E" w14:textId="4BDE590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3 1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34694D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проведенных мероприятий с участием субъектов малого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B88FE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7678F4" w14:textId="0ECDF7A8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0AD3CD" w14:textId="0F3D3B84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6C2AE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79C91" w14:textId="77777777" w:rsidR="00FD5F56" w:rsidRPr="00E26ACB" w:rsidRDefault="00FD5F56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E31AE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FD5F56" w:rsidRPr="00E26ACB" w14:paraId="6B3B02D5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21CC22A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86347" w14:textId="5A7617D1" w:rsidR="00FD5F56" w:rsidRPr="00E26ACB" w:rsidRDefault="00FD5F56" w:rsidP="00E26ACB">
            <w:pPr>
              <w:widowControl w:val="0"/>
              <w:tabs>
                <w:tab w:val="left" w:pos="1973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«Организация работы Совета по развитию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0549A0" w14:textId="74C917EF" w:rsidR="00FD5F56" w:rsidRPr="00E26ACB" w:rsidRDefault="00FD5F56" w:rsidP="00FD5F56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E646C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A354CD4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A8DF3BD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19D13E61" w14:textId="5124C45D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2CF28" w14:textId="66F721A2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1E2B0" w14:textId="6705E73C" w:rsidR="00FD5F56" w:rsidRPr="00E26ACB" w:rsidRDefault="00FD5F56" w:rsidP="00FD5F56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23369" w14:textId="4BAF7068" w:rsidR="00FD5F56" w:rsidRPr="00E26ACB" w:rsidRDefault="00FD5F56" w:rsidP="00FD5F56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FD5F56" w:rsidRPr="00E26ACB" w14:paraId="7E0D57A1" w14:textId="77777777" w:rsidTr="00E26ACB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1E8A55B" w14:textId="7F7C88B6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  <w:r w:rsidRPr="00E26ACB">
              <w:rPr>
                <w:color w:val="000000"/>
                <w:sz w:val="22"/>
                <w:szCs w:val="22"/>
                <w:lang w:eastAsia="en-US" w:bidi="en-US"/>
              </w:rPr>
              <w:t>.</w:t>
            </w: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4 1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1C7730" w14:textId="77777777" w:rsidR="00FD5F56" w:rsidRPr="00E26ACB" w:rsidRDefault="00FD5F56" w:rsidP="00E26ACB">
            <w:pPr>
              <w:widowControl w:val="0"/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Показатель: 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>«Количество заседаний Совета по развитию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155232" w14:textId="77777777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FEEEE8" w14:textId="4D42ED7E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1FEA3B" w14:textId="13EC1A70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69E33B" w14:textId="1231B6BC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F0369" w14:textId="5249922B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296BB" w14:textId="28E76082" w:rsidR="00FD5F56" w:rsidRPr="00E26ACB" w:rsidRDefault="00FD5F56" w:rsidP="00FD5F56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815BEF" w:rsidRPr="00E26ACB" w14:paraId="74045871" w14:textId="77777777" w:rsidTr="00E26ACB">
        <w:trPr>
          <w:trHeight w:hRule="exact" w:val="31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7A835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val="en-US" w:eastAsia="en-US" w:bidi="en-US"/>
              </w:rPr>
              <w:t>1.5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EBAB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 w:themeColor="text1"/>
                <w:sz w:val="22"/>
                <w:szCs w:val="22"/>
                <w:lang w:bidi="ru-RU"/>
              </w:rPr>
              <w:t xml:space="preserve">Мероприятие: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«Формирование перечня муниципального имущества муниципального района «Шилкинский район», свободного от прав третьих лиц (за исключением права оперативного управления, а также имущественных прав субъектов малого и среднего предпринимательства), подлежат его использованию в целях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организациям.</w:t>
            </w:r>
          </w:p>
          <w:p w14:paraId="199C0A11" w14:textId="77777777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C00000"/>
                <w:sz w:val="22"/>
                <w:szCs w:val="22"/>
                <w:lang w:bidi="ru-RU"/>
              </w:rPr>
            </w:pPr>
          </w:p>
          <w:p w14:paraId="29054799" w14:textId="1226E5A9" w:rsidR="00815BEF" w:rsidRPr="00E26ACB" w:rsidRDefault="00815BEF" w:rsidP="00E26ACB">
            <w:pPr>
              <w:widowControl w:val="0"/>
              <w:tabs>
                <w:tab w:val="left" w:pos="2006"/>
                <w:tab w:val="right" w:pos="4594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88F33" w14:textId="11C75140" w:rsidR="00815BEF" w:rsidRPr="00E26ACB" w:rsidRDefault="00815BEF" w:rsidP="00815BEF">
            <w:pPr>
              <w:widowControl w:val="0"/>
              <w:ind w:firstLine="28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A7077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2026/</w:t>
            </w:r>
          </w:p>
          <w:p w14:paraId="6079765F" w14:textId="77777777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98550" w14:textId="486285DC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Комитет по управлению имуществом и земельным отношениям муниципального района «Шилкинский район»</w:t>
            </w:r>
            <w:r w:rsidR="00E26ACB">
              <w:rPr>
                <w:color w:val="000000"/>
                <w:sz w:val="22"/>
                <w:szCs w:val="22"/>
                <w:lang w:bidi="ru-RU"/>
              </w:rPr>
              <w:t>,</w:t>
            </w:r>
          </w:p>
          <w:p w14:paraId="71A135EE" w14:textId="7441CBE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Отдел экономического прогнозирования, мониторинга и развития администрации</w:t>
            </w:r>
          </w:p>
          <w:p w14:paraId="2EBEFEFE" w14:textId="2684B0AF" w:rsidR="00815BEF" w:rsidRPr="00E26ACB" w:rsidRDefault="00815BEF" w:rsidP="00815BEF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92000" w14:textId="72990A8A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D9603" w14:textId="6158F4B6" w:rsidR="00815BEF" w:rsidRPr="00E26ACB" w:rsidRDefault="00815BEF" w:rsidP="00815BEF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E39" w14:textId="165FC866" w:rsidR="00815BEF" w:rsidRPr="00E26ACB" w:rsidRDefault="00815BEF" w:rsidP="00815BEF">
            <w:pPr>
              <w:widowControl w:val="0"/>
              <w:ind w:firstLine="40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</w:tbl>
    <w:p w14:paraId="65C1CAEE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26ACB" w14:paraId="2F5037A7" w14:textId="77777777" w:rsidTr="00E26ACB">
        <w:trPr>
          <w:trHeight w:hRule="exact" w:val="157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692EB3F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CC851E" w14:textId="42B6BA3C" w:rsidR="00ED49E5" w:rsidRPr="00E26ACB" w:rsidRDefault="00E86968" w:rsidP="00E26ACB">
            <w:pPr>
              <w:widowControl w:val="0"/>
              <w:tabs>
                <w:tab w:val="left" w:pos="1624"/>
                <w:tab w:val="left" w:pos="2944"/>
                <w:tab w:val="left" w:pos="3690"/>
              </w:tabs>
              <w:ind w:left="131" w:right="128"/>
              <w:rPr>
                <w:color w:val="000000" w:themeColor="text1"/>
                <w:sz w:val="22"/>
                <w:szCs w:val="22"/>
                <w:lang w:bidi="ru-RU"/>
              </w:rPr>
            </w:pP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образую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инфраструктуру поддержки субъектов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малого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среднег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о 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предпринимательства, а также физическим лицам, не являю</w:t>
            </w:r>
            <w:r w:rsidR="004D7135" w:rsidRPr="00E26ACB">
              <w:rPr>
                <w:color w:val="000000" w:themeColor="text1"/>
                <w:sz w:val="22"/>
                <w:szCs w:val="22"/>
                <w:lang w:bidi="ru-RU"/>
              </w:rPr>
              <w:t>щимся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 xml:space="preserve"> индивидуальными предпринимателями и применяю</w:t>
            </w:r>
            <w:r w:rsidR="00963FD3" w:rsidRPr="00E26ACB">
              <w:rPr>
                <w:color w:val="000000" w:themeColor="text1"/>
                <w:sz w:val="22"/>
                <w:szCs w:val="22"/>
                <w:lang w:bidi="ru-RU"/>
              </w:rPr>
              <w:t>щ</w:t>
            </w:r>
            <w:r w:rsidRPr="00E26ACB">
              <w:rPr>
                <w:color w:val="000000" w:themeColor="text1"/>
                <w:sz w:val="22"/>
                <w:szCs w:val="22"/>
                <w:lang w:bidi="ru-RU"/>
              </w:rPr>
              <w:t>им специальный налоговый режим «Налог на профессиональный доход»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14:paraId="121B907D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14:paraId="4682D4EA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242EF61E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</w:tcPr>
          <w:p w14:paraId="38A49FF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</w:tcPr>
          <w:p w14:paraId="1E9969A6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6D181" w14:textId="77777777" w:rsidR="00E86968" w:rsidRPr="00E26ACB" w:rsidRDefault="00E86968" w:rsidP="00E86968">
            <w:pPr>
              <w:widowControl w:val="0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26ACB" w14:paraId="3D8B469E" w14:textId="77777777" w:rsidTr="00AC44F2">
        <w:trPr>
          <w:trHeight w:hRule="exact" w:val="467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3373C9D3" w14:textId="27ECBA82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1.5 1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3826B2" w14:textId="2BCEFCE5" w:rsidR="00AC44F2" w:rsidRPr="00E26ACB" w:rsidRDefault="00AC44F2" w:rsidP="00AC44F2">
            <w:pPr>
              <w:widowControl w:val="0"/>
              <w:tabs>
                <w:tab w:val="left" w:pos="1856"/>
                <w:tab w:val="left" w:pos="3769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«Дополнение перечня муниципального имущества администрации муниципального района «Шилкинский район», свободного от прав третьих лиц (за исключением права оперативного управления, а также имущественных прав субъектов малого и среднего предпринимательства), подлежат его</w:t>
            </w:r>
          </w:p>
          <w:p w14:paraId="79314032" w14:textId="53B70B70" w:rsidR="00AC44F2" w:rsidRPr="00E26ACB" w:rsidRDefault="00AC44F2" w:rsidP="00AC44F2">
            <w:pPr>
              <w:widowControl w:val="0"/>
              <w:tabs>
                <w:tab w:val="left" w:pos="1654"/>
                <w:tab w:val="left" w:pos="2974"/>
                <w:tab w:val="right" w:pos="46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использованию в целях предоставления его во владение и (или) пользование на долгосрочной основе (в том числе по льготным ставкам арендной платы) субъектам малого и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ab/>
              <w:t>среднего</w:t>
            </w:r>
          </w:p>
          <w:p w14:paraId="63E172AC" w14:textId="40823F95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предпринимательства и организациям, образуют им инфраструктуру поддержки субъектов малого и среднего предпринимательства, а также физическим лицам, не являют имея индивидуальными предпринимателями и применяют им специальный налоговый режим «Налог на профессиональный доход»</w:t>
            </w:r>
          </w:p>
          <w:p w14:paraId="3DA80ADD" w14:textId="777AC18A" w:rsidR="00AC44F2" w:rsidRPr="00E26ACB" w:rsidRDefault="00AC44F2" w:rsidP="00AC44F2">
            <w:pPr>
              <w:widowControl w:val="0"/>
              <w:tabs>
                <w:tab w:val="left" w:pos="1631"/>
                <w:tab w:val="left" w:pos="2951"/>
                <w:tab w:val="left" w:pos="3698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B5A31D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15D307" w14:textId="68CACA1F" w:rsidR="00AC44F2" w:rsidRPr="00E26ACB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4D964D" w14:textId="43A80EAB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BCAE3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321CF" w14:textId="77777777" w:rsidR="00AC44F2" w:rsidRPr="00E26ACB" w:rsidRDefault="00AC44F2" w:rsidP="00AC44F2">
            <w:pPr>
              <w:widowControl w:val="0"/>
              <w:ind w:firstLine="44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4D6A5" w14:textId="77777777" w:rsidR="00AC44F2" w:rsidRPr="00E26ACB" w:rsidRDefault="00AC44F2" w:rsidP="00AC44F2">
            <w:pPr>
              <w:widowControl w:val="0"/>
              <w:ind w:firstLine="420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</w:tr>
      <w:tr w:rsidR="00AC44F2" w:rsidRPr="00E26ACB" w14:paraId="15E6B753" w14:textId="77777777" w:rsidTr="00AC44F2">
        <w:trPr>
          <w:trHeight w:hRule="exact" w:val="852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0EA9A" w14:textId="77777777" w:rsidR="00AC44F2" w:rsidRPr="00E26ACB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1.5.2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7664B" w14:textId="371F706E" w:rsidR="00AC44F2" w:rsidRPr="00E26ACB" w:rsidRDefault="00AC44F2" w:rsidP="00AC44F2">
            <w:pPr>
              <w:widowControl w:val="0"/>
              <w:tabs>
                <w:tab w:val="left" w:pos="2801"/>
              </w:tabs>
              <w:ind w:left="131" w:right="128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E26ACB">
              <w:rPr>
                <w:color w:val="000000"/>
                <w:sz w:val="22"/>
                <w:szCs w:val="22"/>
                <w:lang w:bidi="ru-RU"/>
              </w:rPr>
              <w:t xml:space="preserve"> «Предоставление имущественной поддержки субъектам малого и среднего предпринимательства»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C30FF" w14:textId="41B16878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09A19" w14:textId="4E018E4C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4ADD7" w14:textId="2CBCD71F" w:rsidR="00AC44F2" w:rsidRPr="00E26ACB" w:rsidRDefault="00AC44F2" w:rsidP="00AC44F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2"/>
                <w:szCs w:val="22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DD525" w14:textId="77777777" w:rsidR="00AC44F2" w:rsidRPr="00E26ACB" w:rsidRDefault="00AC44F2" w:rsidP="00AC44F2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69D39" w14:textId="77777777" w:rsidR="00AC44F2" w:rsidRPr="00E26ACB" w:rsidRDefault="00AC44F2" w:rsidP="00AC44F2">
            <w:pPr>
              <w:widowControl w:val="0"/>
              <w:ind w:firstLine="44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0B2" w14:textId="77777777" w:rsidR="00AC44F2" w:rsidRPr="00E26ACB" w:rsidRDefault="00AC44F2" w:rsidP="00AC44F2">
            <w:pPr>
              <w:widowControl w:val="0"/>
              <w:ind w:firstLine="420"/>
              <w:rPr>
                <w:sz w:val="22"/>
                <w:szCs w:val="22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1</w:t>
            </w:r>
          </w:p>
        </w:tc>
      </w:tr>
    </w:tbl>
    <w:p w14:paraId="4F13ABF7" w14:textId="77777777" w:rsidR="00E86968" w:rsidRPr="00E86968" w:rsidRDefault="00E86968" w:rsidP="00E86968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E86968"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4815"/>
        <w:gridCol w:w="720"/>
        <w:gridCol w:w="840"/>
        <w:gridCol w:w="5115"/>
        <w:gridCol w:w="990"/>
        <w:gridCol w:w="1005"/>
        <w:gridCol w:w="1005"/>
      </w:tblGrid>
      <w:tr w:rsidR="00E86968" w:rsidRPr="00E86968" w14:paraId="146D96D3" w14:textId="77777777" w:rsidTr="000F74FC">
        <w:trPr>
          <w:trHeight w:hRule="exact" w:val="323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AF93B3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lastRenderedPageBreak/>
              <w:t>Задача 2: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Совершенствование нормативно-правовой базы в сфере поддержки субъектов малого и среднего предпринимательства</w:t>
            </w:r>
          </w:p>
          <w:p w14:paraId="40B90124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16C35BC5" w14:textId="77777777" w:rsidTr="000F74FC">
        <w:trPr>
          <w:trHeight w:hRule="exact" w:val="109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B3FE0D6" w14:textId="77777777" w:rsidR="00AC44F2" w:rsidRPr="00602CC6" w:rsidRDefault="00AC44F2" w:rsidP="00AC44F2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2.1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1F125A" w14:textId="5EF6DB49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Мероприятие: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«Проведение оценки регулирующего воздействия муниципальных правовых актов администрации муниципального района «Шилкинский район»</w:t>
            </w:r>
          </w:p>
          <w:p w14:paraId="23CCF479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  <w:p w14:paraId="02618DEB" w14:textId="1A2623CE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8E10F6" w14:textId="2673BB60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2DAE19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6F7CC1E2" w14:textId="77777777" w:rsidR="00AC44F2" w:rsidRPr="00E86968" w:rsidRDefault="00AC44F2" w:rsidP="00AC44F2">
            <w:pPr>
              <w:widowControl w:val="0"/>
              <w:spacing w:line="23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CC8B1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мониторинга и развития администрации</w:t>
            </w:r>
          </w:p>
          <w:p w14:paraId="2026DBE9" w14:textId="40E81456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>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CF4733" w14:textId="342106DF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B22ED" w14:textId="1E8793E0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7CF2A" w14:textId="1835830A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AC44F2" w:rsidRPr="00E86968" w14:paraId="3D1D9892" w14:textId="77777777" w:rsidTr="00AC44F2">
        <w:trPr>
          <w:trHeight w:hRule="exact" w:val="113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5FA4626A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B3BEAD" w14:textId="6AB6FBAE" w:rsidR="00AC44F2" w:rsidRPr="00AC44F2" w:rsidRDefault="00AC44F2" w:rsidP="00AC44F2">
            <w:pPr>
              <w:widowControl w:val="0"/>
              <w:tabs>
                <w:tab w:val="left" w:pos="1609"/>
                <w:tab w:val="left" w:pos="2959"/>
              </w:tabs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C44F2">
              <w:rPr>
                <w:b/>
                <w:bCs/>
                <w:color w:val="000000"/>
                <w:sz w:val="22"/>
                <w:szCs w:val="22"/>
                <w:lang w:bidi="ru-RU"/>
              </w:rPr>
              <w:t>Показатель: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 xml:space="preserve"> «Количество проведенных процедур оценки регулирующего воздействия муниципальных правовых актов администрации муниципального района «Шилкинский район»</w:t>
            </w:r>
          </w:p>
          <w:p w14:paraId="7AAA832F" w14:textId="77777777" w:rsidR="00AC44F2" w:rsidRPr="00AC44F2" w:rsidRDefault="00AC44F2" w:rsidP="00AC44F2">
            <w:pPr>
              <w:widowControl w:val="0"/>
              <w:ind w:left="131" w:right="128"/>
              <w:jc w:val="both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77AE90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70BA54" w14:textId="18CA8E48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A917A2" w14:textId="63713BA4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A020A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C8A00" w14:textId="77777777" w:rsidR="00AC44F2" w:rsidRPr="00E86968" w:rsidRDefault="00AC44F2" w:rsidP="00AC44F2">
            <w:pPr>
              <w:widowControl w:val="0"/>
              <w:ind w:firstLine="38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470E6D" w14:textId="77777777" w:rsidR="00AC44F2" w:rsidRPr="00E86968" w:rsidRDefault="00AC44F2" w:rsidP="00AC44F2">
            <w:pPr>
              <w:widowControl w:val="0"/>
              <w:ind w:firstLine="42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118B4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</w:tr>
      <w:tr w:rsidR="00E86968" w:rsidRPr="00E86968" w14:paraId="5A3E8608" w14:textId="77777777" w:rsidTr="000F74FC">
        <w:trPr>
          <w:trHeight w:hRule="exact" w:val="311"/>
          <w:jc w:val="center"/>
        </w:trPr>
        <w:tc>
          <w:tcPr>
            <w:tcW w:w="15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C63A78" w14:textId="77777777" w:rsidR="00E86968" w:rsidRPr="00AC44F2" w:rsidRDefault="00E86968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u w:val="single"/>
                <w:lang w:bidi="ru-RU"/>
              </w:rPr>
              <w:t>Задача 3:</w:t>
            </w: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AC44F2">
              <w:rPr>
                <w:color w:val="000000"/>
                <w:sz w:val="22"/>
                <w:szCs w:val="22"/>
                <w:lang w:bidi="ru-RU"/>
              </w:rPr>
              <w:t>Создание условии для развития потребительского рынка</w:t>
            </w:r>
          </w:p>
          <w:p w14:paraId="3372E817" w14:textId="77777777" w:rsidR="00AC44F2" w:rsidRPr="00E86968" w:rsidRDefault="00AC44F2" w:rsidP="00E86968">
            <w:pPr>
              <w:widowControl w:val="0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AC44F2" w:rsidRPr="00E86968" w14:paraId="2D728B9D" w14:textId="77777777" w:rsidTr="000F74FC">
        <w:trPr>
          <w:trHeight w:hRule="exact" w:val="96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2BA8CC48" w14:textId="77777777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4C053A7" w14:textId="77777777" w:rsidR="00AC44F2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b/>
                <w:bCs/>
                <w:color w:val="000000"/>
                <w:sz w:val="22"/>
                <w:szCs w:val="22"/>
                <w:lang w:bidi="ru-RU"/>
              </w:rPr>
              <w:t>Мероприятие:</w:t>
            </w:r>
            <w:r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«Состояние развити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я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потребительского рынка на территории </w:t>
            </w:r>
            <w:r>
              <w:rPr>
                <w:color w:val="000000"/>
                <w:sz w:val="24"/>
                <w:szCs w:val="24"/>
                <w:lang w:bidi="ru-RU"/>
              </w:rPr>
              <w:t>муниципального района «Шилкинский район»</w:t>
            </w:r>
          </w:p>
          <w:p w14:paraId="0B0BFA42" w14:textId="18590D32" w:rsidR="00AC44F2" w:rsidRPr="00E86968" w:rsidRDefault="00AC44F2" w:rsidP="00AC44F2">
            <w:pPr>
              <w:widowControl w:val="0"/>
              <w:tabs>
                <w:tab w:val="left" w:pos="2010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C68C7" w14:textId="24D7D789" w:rsidR="00AC44F2" w:rsidRPr="00E86968" w:rsidRDefault="00AC44F2" w:rsidP="00AC44F2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C79FA" w14:textId="77777777" w:rsidR="00AC44F2" w:rsidRPr="00E86968" w:rsidRDefault="00AC44F2" w:rsidP="00AC44F2">
            <w:pPr>
              <w:widowControl w:val="0"/>
              <w:ind w:firstLine="140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2026/</w:t>
            </w:r>
          </w:p>
          <w:p w14:paraId="4C0043F0" w14:textId="77777777" w:rsidR="00AC44F2" w:rsidRPr="00E86968" w:rsidRDefault="00AC44F2" w:rsidP="00AC44F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2028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</w:tcPr>
          <w:p w14:paraId="6B6A37AF" w14:textId="77777777" w:rsidR="00AC44F2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B57027">
              <w:rPr>
                <w:color w:val="000000"/>
                <w:sz w:val="24"/>
                <w:szCs w:val="24"/>
                <w:lang w:bidi="ru-RU"/>
              </w:rPr>
              <w:t>тдел экономического прогнозирования, мониторинга и развития администрации</w:t>
            </w:r>
          </w:p>
          <w:p w14:paraId="413B190B" w14:textId="003E26FC" w:rsidR="00AC44F2" w:rsidRPr="00E86968" w:rsidRDefault="00AC44F2" w:rsidP="00AC44F2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57027">
              <w:rPr>
                <w:color w:val="000000"/>
                <w:sz w:val="24"/>
                <w:szCs w:val="24"/>
                <w:lang w:bidi="ru-RU"/>
              </w:rPr>
              <w:t xml:space="preserve"> муниципального района «Шилкинский район»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3C8015" w14:textId="400EEF3C" w:rsidR="00AC44F2" w:rsidRPr="00E86968" w:rsidRDefault="00AC44F2" w:rsidP="00AC44F2">
            <w:pPr>
              <w:widowControl w:val="0"/>
              <w:spacing w:before="80"/>
              <w:ind w:firstLine="380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0A6B3E" w14:textId="538CBC7D" w:rsidR="00AC44F2" w:rsidRPr="00E86968" w:rsidRDefault="00AC44F2" w:rsidP="00AC44F2">
            <w:pPr>
              <w:widowControl w:val="0"/>
              <w:spacing w:before="80"/>
              <w:ind w:right="44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0D330" w14:textId="6BE78FAD" w:rsidR="00AC44F2" w:rsidRPr="00E86968" w:rsidRDefault="00AC44F2" w:rsidP="00AC44F2">
            <w:pPr>
              <w:widowControl w:val="0"/>
              <w:spacing w:before="80"/>
              <w:ind w:right="460"/>
              <w:jc w:val="right"/>
              <w:rPr>
                <w:color w:val="000000"/>
                <w:sz w:val="15"/>
                <w:szCs w:val="15"/>
                <w:lang w:bidi="ru-RU"/>
              </w:rPr>
            </w:pPr>
            <w:r w:rsidRPr="00E26ACB">
              <w:rPr>
                <w:sz w:val="22"/>
                <w:szCs w:val="22"/>
                <w:lang w:bidi="ru-RU"/>
              </w:rPr>
              <w:t>X</w:t>
            </w:r>
          </w:p>
        </w:tc>
      </w:tr>
      <w:tr w:rsidR="001A3B17" w:rsidRPr="00E86968" w14:paraId="426C0F2F" w14:textId="77777777" w:rsidTr="001A3B17">
        <w:trPr>
          <w:trHeight w:hRule="exact" w:val="85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1E62E233" w14:textId="77777777" w:rsidR="001A3B17" w:rsidRPr="00602CC6" w:rsidRDefault="001A3B17" w:rsidP="001A3B17">
            <w:pPr>
              <w:widowControl w:val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02CC6">
              <w:rPr>
                <w:color w:val="000000"/>
                <w:sz w:val="22"/>
                <w:szCs w:val="22"/>
                <w:lang w:bidi="ru-RU"/>
              </w:rPr>
              <w:t>3.1.1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528C8209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«Оборот розничной торговли»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65865B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E05143" w14:textId="5A327510" w:rsidR="001A3B17" w:rsidRPr="00E86968" w:rsidRDefault="001A3B17" w:rsidP="001A3B17">
            <w:pPr>
              <w:widowControl w:val="0"/>
              <w:spacing w:before="8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9A4915" w14:textId="6760771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2B159" w14:textId="575F71C1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2295,6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8A93F4" w14:textId="019A3B36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2341,1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AAB57" w14:textId="28C0B2EF" w:rsidR="001A3B17" w:rsidRPr="00B11E15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2388,7</w:t>
            </w:r>
          </w:p>
        </w:tc>
      </w:tr>
      <w:tr w:rsidR="001A3B17" w:rsidRPr="00E86968" w14:paraId="744EB048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468F4B1A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</w:tcPr>
          <w:p w14:paraId="10D59A4D" w14:textId="1495FBE2" w:rsidR="001A3B17" w:rsidRPr="00E86968" w:rsidRDefault="001A3B17" w:rsidP="001A3B17">
            <w:pPr>
              <w:widowControl w:val="0"/>
              <w:tabs>
                <w:tab w:val="left" w:pos="1729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«Оборот общественног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о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питания»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8D307F" w14:textId="4775F02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Млн 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8A75A4" w14:textId="104215C2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FF802" w14:textId="6786C3E9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6A3FFE" w14:textId="4EA0C4E5" w:rsidR="001A3B17" w:rsidRPr="00B11E15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B11E15">
              <w:rPr>
                <w:sz w:val="24"/>
                <w:szCs w:val="24"/>
                <w:lang w:bidi="ru-RU"/>
              </w:rPr>
              <w:t>43,7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25AFE5" w14:textId="04057B5C" w:rsidR="001A3B17" w:rsidRPr="00236D84" w:rsidRDefault="001A3B17" w:rsidP="001A3B17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995A5" w14:textId="67A0EE6A" w:rsidR="001A3B17" w:rsidRPr="00236D84" w:rsidRDefault="001A3B17" w:rsidP="001A3B17">
            <w:pPr>
              <w:widowControl w:val="0"/>
              <w:ind w:left="60"/>
              <w:jc w:val="center"/>
              <w:rPr>
                <w:sz w:val="24"/>
                <w:szCs w:val="24"/>
                <w:lang w:bidi="ru-RU"/>
              </w:rPr>
            </w:pPr>
            <w:r w:rsidRPr="00236D84">
              <w:rPr>
                <w:sz w:val="24"/>
                <w:szCs w:val="24"/>
                <w:lang w:bidi="ru-RU"/>
              </w:rPr>
              <w:t>44,9</w:t>
            </w:r>
          </w:p>
        </w:tc>
      </w:tr>
      <w:tr w:rsidR="001A3B17" w:rsidRPr="00E86968" w14:paraId="451C8765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</w:tcPr>
          <w:p w14:paraId="09CDB617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3CF549E" w14:textId="77777777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«Обеспеченность населения торговыми площадями в расчете на 1000 жителей»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EDF715" w14:textId="733DEBF0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Кв.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>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2CB79F" w14:textId="6413BAEA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8D242F" w14:textId="5B98F931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B1D53E" w14:textId="29361736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4EB83E" w14:textId="6DA808C2" w:rsidR="001A3B17" w:rsidRPr="008A2905" w:rsidRDefault="001A3B17" w:rsidP="001A3B17">
            <w:pPr>
              <w:widowControl w:val="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EDACB" w14:textId="4DBB7489" w:rsidR="001A3B17" w:rsidRPr="008A2905" w:rsidRDefault="001A3B17" w:rsidP="001A3B17">
            <w:pPr>
              <w:widowControl w:val="0"/>
              <w:ind w:left="60"/>
              <w:jc w:val="center"/>
              <w:rPr>
                <w:color w:val="000000" w:themeColor="text1"/>
                <w:sz w:val="24"/>
                <w:szCs w:val="24"/>
                <w:lang w:bidi="ru-RU"/>
              </w:rPr>
            </w:pPr>
            <w:r w:rsidRPr="008A2905">
              <w:rPr>
                <w:color w:val="000000" w:themeColor="text1"/>
                <w:sz w:val="24"/>
                <w:szCs w:val="24"/>
                <w:lang w:bidi="ru-RU"/>
              </w:rPr>
              <w:t>850</w:t>
            </w:r>
          </w:p>
        </w:tc>
      </w:tr>
      <w:tr w:rsidR="001A3B17" w:rsidRPr="00E86968" w14:paraId="1C215162" w14:textId="77777777" w:rsidTr="001A3B17">
        <w:trPr>
          <w:trHeight w:hRule="exact" w:val="8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30BE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3.1.4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B7694" w14:textId="7335D51F" w:rsidR="001A3B17" w:rsidRPr="00E86968" w:rsidRDefault="001A3B17" w:rsidP="001A3B17">
            <w:pPr>
              <w:widowControl w:val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A3B17">
              <w:rPr>
                <w:b/>
                <w:bCs/>
                <w:color w:val="000000"/>
                <w:sz w:val="24"/>
                <w:szCs w:val="24"/>
                <w:lang w:bidi="ru-RU"/>
              </w:rPr>
              <w:t>Показатель:</w:t>
            </w:r>
            <w:r w:rsidRPr="00E86968">
              <w:rPr>
                <w:color w:val="000000"/>
                <w:sz w:val="24"/>
                <w:szCs w:val="24"/>
                <w:lang w:bidi="ru-RU"/>
              </w:rPr>
              <w:t xml:space="preserve"> «Количество проведенных ярмарок»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0DC50" w14:textId="77777777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86968">
              <w:rPr>
                <w:color w:val="000000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0CD04" w14:textId="06B52DBE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15"/>
                <w:szCs w:val="15"/>
                <w:lang w:bidi="ru-RU"/>
              </w:rPr>
            </w:pPr>
            <w:r w:rsidRPr="0001735D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5F821" w14:textId="16CDC3E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F09D9">
              <w:rPr>
                <w:color w:val="000000"/>
                <w:sz w:val="22"/>
                <w:szCs w:val="22"/>
                <w:lang w:bidi="ru-RU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CF67C" w14:textId="0F5A97AB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8CD7B" w14:textId="37355AC5" w:rsidR="001A3B17" w:rsidRPr="00E86968" w:rsidRDefault="001A3B17" w:rsidP="001A3B17">
            <w:pPr>
              <w:widowControl w:val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F11A" w14:textId="310822FF" w:rsidR="001A3B17" w:rsidRPr="00E86968" w:rsidRDefault="001A3B17" w:rsidP="001A3B17">
            <w:pPr>
              <w:widowControl w:val="0"/>
              <w:ind w:left="60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130</w:t>
            </w:r>
          </w:p>
        </w:tc>
      </w:tr>
    </w:tbl>
    <w:p w14:paraId="453BD566" w14:textId="77777777" w:rsidR="00E86968" w:rsidRPr="00E86968" w:rsidRDefault="00E86968" w:rsidP="00E86968">
      <w:pPr>
        <w:widowControl w:val="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72120188" w14:textId="77777777" w:rsidR="006A152F" w:rsidRPr="0069611A" w:rsidRDefault="006A152F" w:rsidP="00E869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A152F" w:rsidRPr="0069611A" w:rsidSect="00E86968">
      <w:pgSz w:w="16840" w:h="11900" w:orient="landscape"/>
      <w:pgMar w:top="837" w:right="658" w:bottom="441" w:left="976" w:header="409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9C295" w14:textId="77777777" w:rsidR="007D6E1B" w:rsidRDefault="007D6E1B">
      <w:r>
        <w:separator/>
      </w:r>
    </w:p>
  </w:endnote>
  <w:endnote w:type="continuationSeparator" w:id="0">
    <w:p w14:paraId="5CDB8EF8" w14:textId="77777777" w:rsidR="007D6E1B" w:rsidRDefault="007D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9446" w14:textId="77777777" w:rsidR="007D6E1B" w:rsidRDefault="007D6E1B">
      <w:r>
        <w:separator/>
      </w:r>
    </w:p>
  </w:footnote>
  <w:footnote w:type="continuationSeparator" w:id="0">
    <w:p w14:paraId="211F921F" w14:textId="77777777" w:rsidR="007D6E1B" w:rsidRDefault="007D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CC6BAE"/>
    <w:lvl w:ilvl="0">
      <w:numFmt w:val="bullet"/>
      <w:lvlText w:val="*"/>
      <w:lvlJc w:val="left"/>
    </w:lvl>
  </w:abstractNum>
  <w:abstractNum w:abstractNumId="1" w15:restartNumberingAfterBreak="0">
    <w:nsid w:val="014D0B2E"/>
    <w:multiLevelType w:val="hybridMultilevel"/>
    <w:tmpl w:val="31060D7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8FB2442"/>
    <w:multiLevelType w:val="multilevel"/>
    <w:tmpl w:val="73B0A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9950EE"/>
    <w:multiLevelType w:val="multilevel"/>
    <w:tmpl w:val="1DAA50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060C19"/>
    <w:multiLevelType w:val="hybridMultilevel"/>
    <w:tmpl w:val="38B4B48C"/>
    <w:lvl w:ilvl="0" w:tplc="48CE6BA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170AF"/>
    <w:multiLevelType w:val="hybridMultilevel"/>
    <w:tmpl w:val="8E8E7216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19075966"/>
    <w:multiLevelType w:val="multilevel"/>
    <w:tmpl w:val="C93CB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252077"/>
    <w:multiLevelType w:val="hybridMultilevel"/>
    <w:tmpl w:val="E55A39AC"/>
    <w:lvl w:ilvl="0" w:tplc="EEE0A490">
      <w:start w:val="1"/>
      <w:numFmt w:val="bullet"/>
      <w:lvlText w:val="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237D1BAE"/>
    <w:multiLevelType w:val="hybridMultilevel"/>
    <w:tmpl w:val="432C7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F0E3DE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 w15:restartNumberingAfterBreak="0">
    <w:nsid w:val="24504BF2"/>
    <w:multiLevelType w:val="hybridMultilevel"/>
    <w:tmpl w:val="6B46C550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1" w15:restartNumberingAfterBreak="0">
    <w:nsid w:val="27453045"/>
    <w:multiLevelType w:val="hybridMultilevel"/>
    <w:tmpl w:val="1264FE70"/>
    <w:lvl w:ilvl="0" w:tplc="F8E621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17414E"/>
    <w:multiLevelType w:val="hybridMultilevel"/>
    <w:tmpl w:val="FDB80A4E"/>
    <w:lvl w:ilvl="0" w:tplc="DAF0E3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9"/>
        </w:tabs>
        <w:ind w:left="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09"/>
        </w:tabs>
        <w:ind w:left="1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29"/>
        </w:tabs>
        <w:ind w:left="1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9"/>
        </w:tabs>
        <w:ind w:left="2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9"/>
        </w:tabs>
        <w:ind w:left="3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9"/>
        </w:tabs>
        <w:ind w:left="3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9"/>
        </w:tabs>
        <w:ind w:left="4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9"/>
        </w:tabs>
        <w:ind w:left="5329" w:hanging="360"/>
      </w:pPr>
      <w:rPr>
        <w:rFonts w:ascii="Wingdings" w:hAnsi="Wingdings" w:hint="default"/>
      </w:rPr>
    </w:lvl>
  </w:abstractNum>
  <w:abstractNum w:abstractNumId="13" w15:restartNumberingAfterBreak="0">
    <w:nsid w:val="304757D8"/>
    <w:multiLevelType w:val="multilevel"/>
    <w:tmpl w:val="9418D8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E70576"/>
    <w:multiLevelType w:val="hybridMultilevel"/>
    <w:tmpl w:val="C05AEC8E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73CFB"/>
    <w:multiLevelType w:val="hybridMultilevel"/>
    <w:tmpl w:val="32E25B22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A1958"/>
    <w:multiLevelType w:val="hybridMultilevel"/>
    <w:tmpl w:val="DB82B038"/>
    <w:lvl w:ilvl="0" w:tplc="DAF0E3DE">
      <w:start w:val="1"/>
      <w:numFmt w:val="bullet"/>
      <w:lvlText w:val="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BCA0053"/>
    <w:multiLevelType w:val="hybridMultilevel"/>
    <w:tmpl w:val="18C6DD52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3E78373D"/>
    <w:multiLevelType w:val="hybridMultilevel"/>
    <w:tmpl w:val="9A227542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14EAF"/>
    <w:multiLevelType w:val="hybridMultilevel"/>
    <w:tmpl w:val="90F0C484"/>
    <w:lvl w:ilvl="0" w:tplc="C4DA7968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0" w15:restartNumberingAfterBreak="0">
    <w:nsid w:val="411515BC"/>
    <w:multiLevelType w:val="hybridMultilevel"/>
    <w:tmpl w:val="67F807E6"/>
    <w:lvl w:ilvl="0" w:tplc="91366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0A62FC"/>
    <w:multiLevelType w:val="multilevel"/>
    <w:tmpl w:val="2D5206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2F0669"/>
    <w:multiLevelType w:val="hybridMultilevel"/>
    <w:tmpl w:val="07D23E58"/>
    <w:lvl w:ilvl="0" w:tplc="C4DA79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AF0E3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21DED"/>
    <w:multiLevelType w:val="hybridMultilevel"/>
    <w:tmpl w:val="E29ABE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C4DA796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58EF1ADC"/>
    <w:multiLevelType w:val="hybridMultilevel"/>
    <w:tmpl w:val="2AE85D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9399E"/>
    <w:multiLevelType w:val="multilevel"/>
    <w:tmpl w:val="700CD93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6" w15:restartNumberingAfterBreak="0">
    <w:nsid w:val="5B5B02D5"/>
    <w:multiLevelType w:val="hybridMultilevel"/>
    <w:tmpl w:val="64C2F16C"/>
    <w:lvl w:ilvl="0" w:tplc="0DFE4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D183136"/>
    <w:multiLevelType w:val="hybridMultilevel"/>
    <w:tmpl w:val="651C3834"/>
    <w:lvl w:ilvl="0" w:tplc="C4DA7968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8" w15:restartNumberingAfterBreak="0">
    <w:nsid w:val="61012FA2"/>
    <w:multiLevelType w:val="multilevel"/>
    <w:tmpl w:val="4E56A3C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2160"/>
      </w:pPr>
      <w:rPr>
        <w:rFonts w:hint="default"/>
      </w:rPr>
    </w:lvl>
  </w:abstractNum>
  <w:abstractNum w:abstractNumId="29" w15:restartNumberingAfterBreak="0">
    <w:nsid w:val="6301692A"/>
    <w:multiLevelType w:val="hybridMultilevel"/>
    <w:tmpl w:val="8800FF30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11001"/>
    <w:multiLevelType w:val="hybridMultilevel"/>
    <w:tmpl w:val="5720F280"/>
    <w:lvl w:ilvl="0" w:tplc="DC2E81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957AA"/>
    <w:multiLevelType w:val="hybridMultilevel"/>
    <w:tmpl w:val="7506F7C4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CE6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11B59"/>
    <w:multiLevelType w:val="hybridMultilevel"/>
    <w:tmpl w:val="A664D754"/>
    <w:lvl w:ilvl="0" w:tplc="36B630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E545297"/>
    <w:multiLevelType w:val="hybridMultilevel"/>
    <w:tmpl w:val="443AE678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A3E39"/>
    <w:multiLevelType w:val="hybridMultilevel"/>
    <w:tmpl w:val="C368DDCC"/>
    <w:lvl w:ilvl="0" w:tplc="DAF0E3DE">
      <w:start w:val="1"/>
      <w:numFmt w:val="bullet"/>
      <w:lvlText w:val="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D3291"/>
    <w:multiLevelType w:val="singleLevel"/>
    <w:tmpl w:val="2D1AA3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6" w15:restartNumberingAfterBreak="0">
    <w:nsid w:val="72D479FA"/>
    <w:multiLevelType w:val="hybridMultilevel"/>
    <w:tmpl w:val="8640B0AA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F55F9"/>
    <w:multiLevelType w:val="hybridMultilevel"/>
    <w:tmpl w:val="080E46AC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0693D"/>
    <w:multiLevelType w:val="hybridMultilevel"/>
    <w:tmpl w:val="308AAA6A"/>
    <w:lvl w:ilvl="0" w:tplc="DAF0E3DE">
      <w:start w:val="1"/>
      <w:numFmt w:val="bullet"/>
      <w:lvlText w:val="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E3F016D"/>
    <w:multiLevelType w:val="hybridMultilevel"/>
    <w:tmpl w:val="BA42281E"/>
    <w:lvl w:ilvl="0" w:tplc="C4DA7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657341">
    <w:abstractNumId w:val="35"/>
  </w:num>
  <w:num w:numId="2" w16cid:durableId="1207254650">
    <w:abstractNumId w:val="27"/>
  </w:num>
  <w:num w:numId="3" w16cid:durableId="1652978021">
    <w:abstractNumId w:val="18"/>
  </w:num>
  <w:num w:numId="4" w16cid:durableId="114830345">
    <w:abstractNumId w:val="37"/>
  </w:num>
  <w:num w:numId="5" w16cid:durableId="791828535">
    <w:abstractNumId w:val="14"/>
  </w:num>
  <w:num w:numId="6" w16cid:durableId="73940476">
    <w:abstractNumId w:val="30"/>
  </w:num>
  <w:num w:numId="7" w16cid:durableId="1867524726">
    <w:abstractNumId w:val="23"/>
  </w:num>
  <w:num w:numId="8" w16cid:durableId="1470712216">
    <w:abstractNumId w:val="28"/>
  </w:num>
  <w:num w:numId="9" w16cid:durableId="677922659">
    <w:abstractNumId w:val="22"/>
  </w:num>
  <w:num w:numId="10" w16cid:durableId="980426252">
    <w:abstractNumId w:val="19"/>
  </w:num>
  <w:num w:numId="11" w16cid:durableId="527447841">
    <w:abstractNumId w:val="17"/>
  </w:num>
  <w:num w:numId="12" w16cid:durableId="384990107">
    <w:abstractNumId w:val="6"/>
  </w:num>
  <w:num w:numId="13" w16cid:durableId="1050232742">
    <w:abstractNumId w:val="10"/>
  </w:num>
  <w:num w:numId="14" w16cid:durableId="321734749">
    <w:abstractNumId w:val="1"/>
  </w:num>
  <w:num w:numId="15" w16cid:durableId="1097598026">
    <w:abstractNumId w:val="15"/>
  </w:num>
  <w:num w:numId="16" w16cid:durableId="1459224943">
    <w:abstractNumId w:val="16"/>
  </w:num>
  <w:num w:numId="17" w16cid:durableId="1802914860">
    <w:abstractNumId w:val="34"/>
  </w:num>
  <w:num w:numId="18" w16cid:durableId="905528110">
    <w:abstractNumId w:val="29"/>
  </w:num>
  <w:num w:numId="19" w16cid:durableId="436292188">
    <w:abstractNumId w:val="38"/>
  </w:num>
  <w:num w:numId="20" w16cid:durableId="759640545">
    <w:abstractNumId w:val="25"/>
  </w:num>
  <w:num w:numId="21" w16cid:durableId="1706976474">
    <w:abstractNumId w:val="9"/>
  </w:num>
  <w:num w:numId="22" w16cid:durableId="362362238">
    <w:abstractNumId w:val="39"/>
  </w:num>
  <w:num w:numId="23" w16cid:durableId="1729642588">
    <w:abstractNumId w:val="31"/>
  </w:num>
  <w:num w:numId="24" w16cid:durableId="2028167865">
    <w:abstractNumId w:val="8"/>
  </w:num>
  <w:num w:numId="25" w16cid:durableId="1937135177">
    <w:abstractNumId w:val="36"/>
  </w:num>
  <w:num w:numId="26" w16cid:durableId="134512830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29" w:hanging="360"/>
        </w:pPr>
        <w:rPr>
          <w:rFonts w:ascii="Symbol" w:hAnsi="Symbol" w:hint="default"/>
        </w:rPr>
      </w:lvl>
    </w:lvlOverride>
  </w:num>
  <w:num w:numId="27" w16cid:durableId="1668825897">
    <w:abstractNumId w:val="12"/>
  </w:num>
  <w:num w:numId="28" w16cid:durableId="1236236148">
    <w:abstractNumId w:val="33"/>
  </w:num>
  <w:num w:numId="29" w16cid:durableId="1953827334">
    <w:abstractNumId w:val="24"/>
  </w:num>
  <w:num w:numId="30" w16cid:durableId="756055599">
    <w:abstractNumId w:val="4"/>
  </w:num>
  <w:num w:numId="31" w16cid:durableId="2109111045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2" w16cid:durableId="163586309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 w16cid:durableId="1098057972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4" w16cid:durableId="1383212066">
    <w:abstractNumId w:val="5"/>
  </w:num>
  <w:num w:numId="35" w16cid:durableId="1611014440">
    <w:abstractNumId w:val="2"/>
  </w:num>
  <w:num w:numId="36" w16cid:durableId="375857840">
    <w:abstractNumId w:val="20"/>
  </w:num>
  <w:num w:numId="37" w16cid:durableId="1738817625">
    <w:abstractNumId w:val="26"/>
  </w:num>
  <w:num w:numId="38" w16cid:durableId="1190604057">
    <w:abstractNumId w:val="32"/>
  </w:num>
  <w:num w:numId="39" w16cid:durableId="1167091731">
    <w:abstractNumId w:val="11"/>
  </w:num>
  <w:num w:numId="40" w16cid:durableId="1091052029">
    <w:abstractNumId w:val="21"/>
  </w:num>
  <w:num w:numId="41" w16cid:durableId="1087386028">
    <w:abstractNumId w:val="3"/>
  </w:num>
  <w:num w:numId="42" w16cid:durableId="1688680405">
    <w:abstractNumId w:val="33"/>
  </w:num>
  <w:num w:numId="43" w16cid:durableId="1018775189">
    <w:abstractNumId w:val="7"/>
  </w:num>
  <w:num w:numId="44" w16cid:durableId="5172824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B8B"/>
    <w:rsid w:val="000013DF"/>
    <w:rsid w:val="0000390B"/>
    <w:rsid w:val="00004890"/>
    <w:rsid w:val="00004B11"/>
    <w:rsid w:val="00005F0E"/>
    <w:rsid w:val="00006304"/>
    <w:rsid w:val="00006E65"/>
    <w:rsid w:val="00006F29"/>
    <w:rsid w:val="00007590"/>
    <w:rsid w:val="00007ECF"/>
    <w:rsid w:val="00016629"/>
    <w:rsid w:val="00017E69"/>
    <w:rsid w:val="00021E03"/>
    <w:rsid w:val="00024628"/>
    <w:rsid w:val="00026113"/>
    <w:rsid w:val="0003031D"/>
    <w:rsid w:val="000323B1"/>
    <w:rsid w:val="00032928"/>
    <w:rsid w:val="00033D9C"/>
    <w:rsid w:val="00035B49"/>
    <w:rsid w:val="00036AAF"/>
    <w:rsid w:val="00037CCA"/>
    <w:rsid w:val="000402DF"/>
    <w:rsid w:val="000418B9"/>
    <w:rsid w:val="00041D70"/>
    <w:rsid w:val="00042CB0"/>
    <w:rsid w:val="000431B0"/>
    <w:rsid w:val="00044040"/>
    <w:rsid w:val="00045362"/>
    <w:rsid w:val="00046397"/>
    <w:rsid w:val="000503C9"/>
    <w:rsid w:val="00051E57"/>
    <w:rsid w:val="00052D60"/>
    <w:rsid w:val="0005454D"/>
    <w:rsid w:val="00055AA7"/>
    <w:rsid w:val="000560B0"/>
    <w:rsid w:val="00057710"/>
    <w:rsid w:val="00060D7C"/>
    <w:rsid w:val="00062F86"/>
    <w:rsid w:val="000632E4"/>
    <w:rsid w:val="0006433B"/>
    <w:rsid w:val="000647C1"/>
    <w:rsid w:val="000650A3"/>
    <w:rsid w:val="00065667"/>
    <w:rsid w:val="000666FF"/>
    <w:rsid w:val="00070013"/>
    <w:rsid w:val="00070221"/>
    <w:rsid w:val="00070BF0"/>
    <w:rsid w:val="00070F70"/>
    <w:rsid w:val="000743F2"/>
    <w:rsid w:val="000756D2"/>
    <w:rsid w:val="00075736"/>
    <w:rsid w:val="00080719"/>
    <w:rsid w:val="0008380F"/>
    <w:rsid w:val="00084A1A"/>
    <w:rsid w:val="0008516C"/>
    <w:rsid w:val="00085CE7"/>
    <w:rsid w:val="000905CE"/>
    <w:rsid w:val="000927AB"/>
    <w:rsid w:val="000933FC"/>
    <w:rsid w:val="00093E30"/>
    <w:rsid w:val="00095E84"/>
    <w:rsid w:val="000976AB"/>
    <w:rsid w:val="00097B81"/>
    <w:rsid w:val="000A394D"/>
    <w:rsid w:val="000A3D41"/>
    <w:rsid w:val="000A4679"/>
    <w:rsid w:val="000A697C"/>
    <w:rsid w:val="000A7F55"/>
    <w:rsid w:val="000B065B"/>
    <w:rsid w:val="000B200D"/>
    <w:rsid w:val="000B3E66"/>
    <w:rsid w:val="000B4009"/>
    <w:rsid w:val="000B736F"/>
    <w:rsid w:val="000B7D4B"/>
    <w:rsid w:val="000C0065"/>
    <w:rsid w:val="000C0C9F"/>
    <w:rsid w:val="000C1A7F"/>
    <w:rsid w:val="000C401A"/>
    <w:rsid w:val="000C4745"/>
    <w:rsid w:val="000C4DB1"/>
    <w:rsid w:val="000C5F7F"/>
    <w:rsid w:val="000C7970"/>
    <w:rsid w:val="000D029D"/>
    <w:rsid w:val="000D064E"/>
    <w:rsid w:val="000D2204"/>
    <w:rsid w:val="000D377F"/>
    <w:rsid w:val="000D397A"/>
    <w:rsid w:val="000D3F22"/>
    <w:rsid w:val="000D5BA3"/>
    <w:rsid w:val="000D63D8"/>
    <w:rsid w:val="000D66D7"/>
    <w:rsid w:val="000D7D20"/>
    <w:rsid w:val="000E02D2"/>
    <w:rsid w:val="000E048D"/>
    <w:rsid w:val="000E0EB7"/>
    <w:rsid w:val="000E108C"/>
    <w:rsid w:val="000E1873"/>
    <w:rsid w:val="000E22ED"/>
    <w:rsid w:val="000E5032"/>
    <w:rsid w:val="000E5620"/>
    <w:rsid w:val="000E5E48"/>
    <w:rsid w:val="000E66E1"/>
    <w:rsid w:val="000E70CF"/>
    <w:rsid w:val="000F075F"/>
    <w:rsid w:val="000F07D0"/>
    <w:rsid w:val="000F4B6E"/>
    <w:rsid w:val="000F5229"/>
    <w:rsid w:val="000F74FC"/>
    <w:rsid w:val="00100ABD"/>
    <w:rsid w:val="00102E18"/>
    <w:rsid w:val="00102FBD"/>
    <w:rsid w:val="00103604"/>
    <w:rsid w:val="001039F4"/>
    <w:rsid w:val="001057C2"/>
    <w:rsid w:val="001061FE"/>
    <w:rsid w:val="00110E91"/>
    <w:rsid w:val="001113B7"/>
    <w:rsid w:val="001117EE"/>
    <w:rsid w:val="00111AB0"/>
    <w:rsid w:val="0011237C"/>
    <w:rsid w:val="0011440E"/>
    <w:rsid w:val="00115B8C"/>
    <w:rsid w:val="001170C2"/>
    <w:rsid w:val="00117FA3"/>
    <w:rsid w:val="00121359"/>
    <w:rsid w:val="001224BE"/>
    <w:rsid w:val="00125637"/>
    <w:rsid w:val="001263F6"/>
    <w:rsid w:val="00126942"/>
    <w:rsid w:val="00126CCD"/>
    <w:rsid w:val="001274DF"/>
    <w:rsid w:val="00127912"/>
    <w:rsid w:val="001303CC"/>
    <w:rsid w:val="00132820"/>
    <w:rsid w:val="00132AEE"/>
    <w:rsid w:val="00132AF7"/>
    <w:rsid w:val="001332DB"/>
    <w:rsid w:val="001338CD"/>
    <w:rsid w:val="00134B1B"/>
    <w:rsid w:val="001356FC"/>
    <w:rsid w:val="001404D0"/>
    <w:rsid w:val="0014325F"/>
    <w:rsid w:val="0014353F"/>
    <w:rsid w:val="00144BC9"/>
    <w:rsid w:val="00144BD9"/>
    <w:rsid w:val="00144C83"/>
    <w:rsid w:val="0014541F"/>
    <w:rsid w:val="00147439"/>
    <w:rsid w:val="00147742"/>
    <w:rsid w:val="0014789B"/>
    <w:rsid w:val="00147CE9"/>
    <w:rsid w:val="001502D4"/>
    <w:rsid w:val="001518D0"/>
    <w:rsid w:val="001525CC"/>
    <w:rsid w:val="00152E16"/>
    <w:rsid w:val="001538DB"/>
    <w:rsid w:val="00154B6B"/>
    <w:rsid w:val="00156668"/>
    <w:rsid w:val="001567D6"/>
    <w:rsid w:val="00156A67"/>
    <w:rsid w:val="00156C17"/>
    <w:rsid w:val="001606AD"/>
    <w:rsid w:val="0016155D"/>
    <w:rsid w:val="00164458"/>
    <w:rsid w:val="001644F9"/>
    <w:rsid w:val="0016574F"/>
    <w:rsid w:val="00165915"/>
    <w:rsid w:val="001659B1"/>
    <w:rsid w:val="00170DF2"/>
    <w:rsid w:val="001714CD"/>
    <w:rsid w:val="00173185"/>
    <w:rsid w:val="001759AC"/>
    <w:rsid w:val="001767D3"/>
    <w:rsid w:val="00176A33"/>
    <w:rsid w:val="001777A7"/>
    <w:rsid w:val="001827A1"/>
    <w:rsid w:val="00182F6B"/>
    <w:rsid w:val="00184BA7"/>
    <w:rsid w:val="00186D7F"/>
    <w:rsid w:val="00187782"/>
    <w:rsid w:val="001877C9"/>
    <w:rsid w:val="00187C58"/>
    <w:rsid w:val="0019072B"/>
    <w:rsid w:val="001921F1"/>
    <w:rsid w:val="001937D0"/>
    <w:rsid w:val="001944DE"/>
    <w:rsid w:val="00196242"/>
    <w:rsid w:val="001963FF"/>
    <w:rsid w:val="001A16D5"/>
    <w:rsid w:val="001A1CCD"/>
    <w:rsid w:val="001A3905"/>
    <w:rsid w:val="001A3B17"/>
    <w:rsid w:val="001A3C68"/>
    <w:rsid w:val="001A52CB"/>
    <w:rsid w:val="001A692B"/>
    <w:rsid w:val="001B085C"/>
    <w:rsid w:val="001B108C"/>
    <w:rsid w:val="001B1753"/>
    <w:rsid w:val="001B1B83"/>
    <w:rsid w:val="001B2652"/>
    <w:rsid w:val="001B3135"/>
    <w:rsid w:val="001B3768"/>
    <w:rsid w:val="001B6DB1"/>
    <w:rsid w:val="001B7626"/>
    <w:rsid w:val="001C094F"/>
    <w:rsid w:val="001C0C41"/>
    <w:rsid w:val="001C19DB"/>
    <w:rsid w:val="001C2300"/>
    <w:rsid w:val="001C44FA"/>
    <w:rsid w:val="001C61F9"/>
    <w:rsid w:val="001D08F0"/>
    <w:rsid w:val="001D1238"/>
    <w:rsid w:val="001D28EB"/>
    <w:rsid w:val="001D332C"/>
    <w:rsid w:val="001D474B"/>
    <w:rsid w:val="001D57DE"/>
    <w:rsid w:val="001D599B"/>
    <w:rsid w:val="001D7303"/>
    <w:rsid w:val="001E173C"/>
    <w:rsid w:val="001E582D"/>
    <w:rsid w:val="001E6249"/>
    <w:rsid w:val="001E6996"/>
    <w:rsid w:val="001E7DB0"/>
    <w:rsid w:val="001F15F2"/>
    <w:rsid w:val="001F454B"/>
    <w:rsid w:val="001F4CEC"/>
    <w:rsid w:val="001F7776"/>
    <w:rsid w:val="00200589"/>
    <w:rsid w:val="00202BE7"/>
    <w:rsid w:val="00203A8C"/>
    <w:rsid w:val="002054A7"/>
    <w:rsid w:val="00206034"/>
    <w:rsid w:val="00206C5A"/>
    <w:rsid w:val="00210724"/>
    <w:rsid w:val="00211280"/>
    <w:rsid w:val="00212962"/>
    <w:rsid w:val="00213263"/>
    <w:rsid w:val="002137BD"/>
    <w:rsid w:val="002144BC"/>
    <w:rsid w:val="00215A27"/>
    <w:rsid w:val="00215FAF"/>
    <w:rsid w:val="00216D8B"/>
    <w:rsid w:val="00220E55"/>
    <w:rsid w:val="00221612"/>
    <w:rsid w:val="00223840"/>
    <w:rsid w:val="0022565A"/>
    <w:rsid w:val="0022577F"/>
    <w:rsid w:val="00231FB4"/>
    <w:rsid w:val="00232F06"/>
    <w:rsid w:val="00235E35"/>
    <w:rsid w:val="00235EEF"/>
    <w:rsid w:val="00236BFE"/>
    <w:rsid w:val="00236D84"/>
    <w:rsid w:val="00237A15"/>
    <w:rsid w:val="00237DBC"/>
    <w:rsid w:val="00240898"/>
    <w:rsid w:val="00240A26"/>
    <w:rsid w:val="00240F2A"/>
    <w:rsid w:val="00246A5F"/>
    <w:rsid w:val="00246D23"/>
    <w:rsid w:val="00247D67"/>
    <w:rsid w:val="00250721"/>
    <w:rsid w:val="00251F9B"/>
    <w:rsid w:val="00253193"/>
    <w:rsid w:val="00254B2E"/>
    <w:rsid w:val="002554BB"/>
    <w:rsid w:val="00255746"/>
    <w:rsid w:val="00260883"/>
    <w:rsid w:val="002619B4"/>
    <w:rsid w:val="00261C6C"/>
    <w:rsid w:val="002634D3"/>
    <w:rsid w:val="00265423"/>
    <w:rsid w:val="00265E60"/>
    <w:rsid w:val="00267040"/>
    <w:rsid w:val="00267BFC"/>
    <w:rsid w:val="00271D4C"/>
    <w:rsid w:val="002723BC"/>
    <w:rsid w:val="00273CB2"/>
    <w:rsid w:val="00273DAB"/>
    <w:rsid w:val="00273F70"/>
    <w:rsid w:val="0027415C"/>
    <w:rsid w:val="0028035E"/>
    <w:rsid w:val="00282025"/>
    <w:rsid w:val="00282053"/>
    <w:rsid w:val="002868C5"/>
    <w:rsid w:val="00287B7B"/>
    <w:rsid w:val="00287F28"/>
    <w:rsid w:val="00292D89"/>
    <w:rsid w:val="00296C2B"/>
    <w:rsid w:val="002A071B"/>
    <w:rsid w:val="002A0D53"/>
    <w:rsid w:val="002A2004"/>
    <w:rsid w:val="002A4096"/>
    <w:rsid w:val="002A6570"/>
    <w:rsid w:val="002B10EE"/>
    <w:rsid w:val="002B195E"/>
    <w:rsid w:val="002B2ED8"/>
    <w:rsid w:val="002B45EF"/>
    <w:rsid w:val="002B632A"/>
    <w:rsid w:val="002B6818"/>
    <w:rsid w:val="002B7900"/>
    <w:rsid w:val="002B7EE4"/>
    <w:rsid w:val="002C015D"/>
    <w:rsid w:val="002C091D"/>
    <w:rsid w:val="002C1B88"/>
    <w:rsid w:val="002C6663"/>
    <w:rsid w:val="002C6B21"/>
    <w:rsid w:val="002C71FB"/>
    <w:rsid w:val="002C7C5D"/>
    <w:rsid w:val="002D02A3"/>
    <w:rsid w:val="002D0415"/>
    <w:rsid w:val="002D1C54"/>
    <w:rsid w:val="002D2464"/>
    <w:rsid w:val="002D25E0"/>
    <w:rsid w:val="002D4D47"/>
    <w:rsid w:val="002D637E"/>
    <w:rsid w:val="002E089A"/>
    <w:rsid w:val="002E0E7F"/>
    <w:rsid w:val="002E175D"/>
    <w:rsid w:val="002E2BEC"/>
    <w:rsid w:val="002E3933"/>
    <w:rsid w:val="002E4CBC"/>
    <w:rsid w:val="002E4EAB"/>
    <w:rsid w:val="002F0BAA"/>
    <w:rsid w:val="002F1146"/>
    <w:rsid w:val="002F2316"/>
    <w:rsid w:val="002F2439"/>
    <w:rsid w:val="002F356A"/>
    <w:rsid w:val="002F47D0"/>
    <w:rsid w:val="002F4F82"/>
    <w:rsid w:val="002F588F"/>
    <w:rsid w:val="002F750E"/>
    <w:rsid w:val="002F7E3A"/>
    <w:rsid w:val="00300C35"/>
    <w:rsid w:val="00303BDB"/>
    <w:rsid w:val="00303EF0"/>
    <w:rsid w:val="00306D26"/>
    <w:rsid w:val="00306D77"/>
    <w:rsid w:val="00306E4A"/>
    <w:rsid w:val="003101AA"/>
    <w:rsid w:val="00310413"/>
    <w:rsid w:val="0031666A"/>
    <w:rsid w:val="00317B35"/>
    <w:rsid w:val="003206A6"/>
    <w:rsid w:val="00320A4A"/>
    <w:rsid w:val="0032396D"/>
    <w:rsid w:val="00324476"/>
    <w:rsid w:val="00324E36"/>
    <w:rsid w:val="00326E76"/>
    <w:rsid w:val="00327913"/>
    <w:rsid w:val="00327ACE"/>
    <w:rsid w:val="003315E9"/>
    <w:rsid w:val="0034014D"/>
    <w:rsid w:val="00340E4C"/>
    <w:rsid w:val="00342E3C"/>
    <w:rsid w:val="0034345C"/>
    <w:rsid w:val="00343DB1"/>
    <w:rsid w:val="003451C6"/>
    <w:rsid w:val="003462D1"/>
    <w:rsid w:val="00346775"/>
    <w:rsid w:val="0034705D"/>
    <w:rsid w:val="00352756"/>
    <w:rsid w:val="00352866"/>
    <w:rsid w:val="003548B5"/>
    <w:rsid w:val="00354B8B"/>
    <w:rsid w:val="00361C3D"/>
    <w:rsid w:val="0036235C"/>
    <w:rsid w:val="003632AA"/>
    <w:rsid w:val="00365427"/>
    <w:rsid w:val="0036774E"/>
    <w:rsid w:val="00367946"/>
    <w:rsid w:val="00376A12"/>
    <w:rsid w:val="00377567"/>
    <w:rsid w:val="0037758F"/>
    <w:rsid w:val="00377EAE"/>
    <w:rsid w:val="003800BD"/>
    <w:rsid w:val="00382E29"/>
    <w:rsid w:val="00382FD1"/>
    <w:rsid w:val="00385CDD"/>
    <w:rsid w:val="003863E8"/>
    <w:rsid w:val="00386933"/>
    <w:rsid w:val="00390D02"/>
    <w:rsid w:val="00391135"/>
    <w:rsid w:val="00391C4B"/>
    <w:rsid w:val="00393B53"/>
    <w:rsid w:val="00393CB2"/>
    <w:rsid w:val="00394852"/>
    <w:rsid w:val="00395274"/>
    <w:rsid w:val="003956C3"/>
    <w:rsid w:val="00396E3A"/>
    <w:rsid w:val="00397BD4"/>
    <w:rsid w:val="003A01F5"/>
    <w:rsid w:val="003A08E7"/>
    <w:rsid w:val="003A171C"/>
    <w:rsid w:val="003A2C88"/>
    <w:rsid w:val="003A585D"/>
    <w:rsid w:val="003A5FD4"/>
    <w:rsid w:val="003B02F9"/>
    <w:rsid w:val="003B0863"/>
    <w:rsid w:val="003B10DE"/>
    <w:rsid w:val="003B1E59"/>
    <w:rsid w:val="003B201F"/>
    <w:rsid w:val="003B77D1"/>
    <w:rsid w:val="003B7E23"/>
    <w:rsid w:val="003C2826"/>
    <w:rsid w:val="003C3A26"/>
    <w:rsid w:val="003C65E0"/>
    <w:rsid w:val="003C7EBD"/>
    <w:rsid w:val="003D079A"/>
    <w:rsid w:val="003D097E"/>
    <w:rsid w:val="003D1169"/>
    <w:rsid w:val="003D2807"/>
    <w:rsid w:val="003D2DE6"/>
    <w:rsid w:val="003D52F5"/>
    <w:rsid w:val="003D55EE"/>
    <w:rsid w:val="003D7552"/>
    <w:rsid w:val="003E0132"/>
    <w:rsid w:val="003E295C"/>
    <w:rsid w:val="003E3769"/>
    <w:rsid w:val="003E54CD"/>
    <w:rsid w:val="003E59F8"/>
    <w:rsid w:val="003E6000"/>
    <w:rsid w:val="003F039F"/>
    <w:rsid w:val="003F1179"/>
    <w:rsid w:val="003F4534"/>
    <w:rsid w:val="003F4625"/>
    <w:rsid w:val="003F785B"/>
    <w:rsid w:val="00400A5B"/>
    <w:rsid w:val="00401822"/>
    <w:rsid w:val="00402A1A"/>
    <w:rsid w:val="004040C4"/>
    <w:rsid w:val="0040482A"/>
    <w:rsid w:val="004049DD"/>
    <w:rsid w:val="00404C76"/>
    <w:rsid w:val="004052F2"/>
    <w:rsid w:val="004054ED"/>
    <w:rsid w:val="004063E3"/>
    <w:rsid w:val="00406792"/>
    <w:rsid w:val="0040725B"/>
    <w:rsid w:val="00411FBF"/>
    <w:rsid w:val="00412F19"/>
    <w:rsid w:val="004147C4"/>
    <w:rsid w:val="004156FD"/>
    <w:rsid w:val="0042016B"/>
    <w:rsid w:val="00422F6C"/>
    <w:rsid w:val="004232FD"/>
    <w:rsid w:val="004233FC"/>
    <w:rsid w:val="00426FFD"/>
    <w:rsid w:val="00430129"/>
    <w:rsid w:val="0043237F"/>
    <w:rsid w:val="0043295A"/>
    <w:rsid w:val="004344B1"/>
    <w:rsid w:val="004344BC"/>
    <w:rsid w:val="0043694F"/>
    <w:rsid w:val="00437356"/>
    <w:rsid w:val="004402E6"/>
    <w:rsid w:val="004421C4"/>
    <w:rsid w:val="00443670"/>
    <w:rsid w:val="00445694"/>
    <w:rsid w:val="00445D80"/>
    <w:rsid w:val="00450FA7"/>
    <w:rsid w:val="0045211A"/>
    <w:rsid w:val="00452220"/>
    <w:rsid w:val="004522DF"/>
    <w:rsid w:val="00452D45"/>
    <w:rsid w:val="00452ED1"/>
    <w:rsid w:val="00454681"/>
    <w:rsid w:val="004548F9"/>
    <w:rsid w:val="004560CA"/>
    <w:rsid w:val="00457E55"/>
    <w:rsid w:val="00461342"/>
    <w:rsid w:val="00461610"/>
    <w:rsid w:val="00462D9F"/>
    <w:rsid w:val="00464D08"/>
    <w:rsid w:val="004671C0"/>
    <w:rsid w:val="00470378"/>
    <w:rsid w:val="00473F52"/>
    <w:rsid w:val="0047574B"/>
    <w:rsid w:val="0047575D"/>
    <w:rsid w:val="00477078"/>
    <w:rsid w:val="00477377"/>
    <w:rsid w:val="0048045D"/>
    <w:rsid w:val="00481312"/>
    <w:rsid w:val="004829B0"/>
    <w:rsid w:val="00482DA5"/>
    <w:rsid w:val="00483BF1"/>
    <w:rsid w:val="00485802"/>
    <w:rsid w:val="00490BF7"/>
    <w:rsid w:val="00494057"/>
    <w:rsid w:val="00495BB7"/>
    <w:rsid w:val="00497E93"/>
    <w:rsid w:val="004A217A"/>
    <w:rsid w:val="004A2AD5"/>
    <w:rsid w:val="004A2F84"/>
    <w:rsid w:val="004A3FB3"/>
    <w:rsid w:val="004A52A9"/>
    <w:rsid w:val="004A7329"/>
    <w:rsid w:val="004B0597"/>
    <w:rsid w:val="004B0732"/>
    <w:rsid w:val="004B0AA2"/>
    <w:rsid w:val="004B2791"/>
    <w:rsid w:val="004B42AC"/>
    <w:rsid w:val="004B5034"/>
    <w:rsid w:val="004B5B13"/>
    <w:rsid w:val="004B774A"/>
    <w:rsid w:val="004B7ED0"/>
    <w:rsid w:val="004C0208"/>
    <w:rsid w:val="004C0F0B"/>
    <w:rsid w:val="004C1160"/>
    <w:rsid w:val="004C1447"/>
    <w:rsid w:val="004C1674"/>
    <w:rsid w:val="004C186F"/>
    <w:rsid w:val="004C3A4C"/>
    <w:rsid w:val="004C4CC3"/>
    <w:rsid w:val="004C5049"/>
    <w:rsid w:val="004C6CA3"/>
    <w:rsid w:val="004D091B"/>
    <w:rsid w:val="004D1E62"/>
    <w:rsid w:val="004D3A54"/>
    <w:rsid w:val="004D4186"/>
    <w:rsid w:val="004D4F62"/>
    <w:rsid w:val="004D7135"/>
    <w:rsid w:val="004D7D4F"/>
    <w:rsid w:val="004E0E63"/>
    <w:rsid w:val="004E2BEA"/>
    <w:rsid w:val="004E2EE4"/>
    <w:rsid w:val="004E4780"/>
    <w:rsid w:val="004E5253"/>
    <w:rsid w:val="004E7F5F"/>
    <w:rsid w:val="004F5A6B"/>
    <w:rsid w:val="004F5FB3"/>
    <w:rsid w:val="00502838"/>
    <w:rsid w:val="00503344"/>
    <w:rsid w:val="00503DEF"/>
    <w:rsid w:val="00504CE2"/>
    <w:rsid w:val="00504DEF"/>
    <w:rsid w:val="0050575B"/>
    <w:rsid w:val="00505915"/>
    <w:rsid w:val="0050765E"/>
    <w:rsid w:val="0050794B"/>
    <w:rsid w:val="00510B86"/>
    <w:rsid w:val="005117FC"/>
    <w:rsid w:val="00512596"/>
    <w:rsid w:val="005135CA"/>
    <w:rsid w:val="0051496D"/>
    <w:rsid w:val="00514D7A"/>
    <w:rsid w:val="005166C1"/>
    <w:rsid w:val="005166F3"/>
    <w:rsid w:val="0051772B"/>
    <w:rsid w:val="005248AF"/>
    <w:rsid w:val="00527B8D"/>
    <w:rsid w:val="00531B5F"/>
    <w:rsid w:val="00531C72"/>
    <w:rsid w:val="00532B6D"/>
    <w:rsid w:val="005347ED"/>
    <w:rsid w:val="005348FE"/>
    <w:rsid w:val="0053697E"/>
    <w:rsid w:val="005374F0"/>
    <w:rsid w:val="005411CA"/>
    <w:rsid w:val="005411F8"/>
    <w:rsid w:val="005415C6"/>
    <w:rsid w:val="00544A11"/>
    <w:rsid w:val="00547672"/>
    <w:rsid w:val="005538C4"/>
    <w:rsid w:val="00553C1D"/>
    <w:rsid w:val="005552DD"/>
    <w:rsid w:val="005567CE"/>
    <w:rsid w:val="005572B6"/>
    <w:rsid w:val="00557E37"/>
    <w:rsid w:val="00561700"/>
    <w:rsid w:val="005634E6"/>
    <w:rsid w:val="00563F92"/>
    <w:rsid w:val="00566BEB"/>
    <w:rsid w:val="005723A7"/>
    <w:rsid w:val="00572D6E"/>
    <w:rsid w:val="0057410F"/>
    <w:rsid w:val="00575E0C"/>
    <w:rsid w:val="00576897"/>
    <w:rsid w:val="00576C66"/>
    <w:rsid w:val="00577863"/>
    <w:rsid w:val="005807F2"/>
    <w:rsid w:val="00580827"/>
    <w:rsid w:val="005822C6"/>
    <w:rsid w:val="00582692"/>
    <w:rsid w:val="0058286B"/>
    <w:rsid w:val="005835E7"/>
    <w:rsid w:val="0058640D"/>
    <w:rsid w:val="005866C4"/>
    <w:rsid w:val="00586E56"/>
    <w:rsid w:val="00590DA4"/>
    <w:rsid w:val="00591132"/>
    <w:rsid w:val="00592508"/>
    <w:rsid w:val="00595087"/>
    <w:rsid w:val="005969CA"/>
    <w:rsid w:val="005A0C9B"/>
    <w:rsid w:val="005A1138"/>
    <w:rsid w:val="005A3418"/>
    <w:rsid w:val="005A620A"/>
    <w:rsid w:val="005A6A28"/>
    <w:rsid w:val="005A742A"/>
    <w:rsid w:val="005A7720"/>
    <w:rsid w:val="005A7EAF"/>
    <w:rsid w:val="005B01DB"/>
    <w:rsid w:val="005B0BE5"/>
    <w:rsid w:val="005B3D2E"/>
    <w:rsid w:val="005B4EB6"/>
    <w:rsid w:val="005C0936"/>
    <w:rsid w:val="005C151B"/>
    <w:rsid w:val="005C3C94"/>
    <w:rsid w:val="005C56A2"/>
    <w:rsid w:val="005C649F"/>
    <w:rsid w:val="005C7633"/>
    <w:rsid w:val="005D1B01"/>
    <w:rsid w:val="005D30E1"/>
    <w:rsid w:val="005D329F"/>
    <w:rsid w:val="005D4937"/>
    <w:rsid w:val="005D5AFE"/>
    <w:rsid w:val="005D5E6F"/>
    <w:rsid w:val="005D6FD8"/>
    <w:rsid w:val="005E11C1"/>
    <w:rsid w:val="005E28FA"/>
    <w:rsid w:val="005E420D"/>
    <w:rsid w:val="005E6D0B"/>
    <w:rsid w:val="005E7350"/>
    <w:rsid w:val="005E7A3F"/>
    <w:rsid w:val="005F0C54"/>
    <w:rsid w:val="005F2404"/>
    <w:rsid w:val="005F2BBA"/>
    <w:rsid w:val="005F2DE8"/>
    <w:rsid w:val="005F2FBB"/>
    <w:rsid w:val="005F36E7"/>
    <w:rsid w:val="005F46D3"/>
    <w:rsid w:val="005F6751"/>
    <w:rsid w:val="005F75C0"/>
    <w:rsid w:val="005F7956"/>
    <w:rsid w:val="005F7A2A"/>
    <w:rsid w:val="00600413"/>
    <w:rsid w:val="00602CC6"/>
    <w:rsid w:val="006049DF"/>
    <w:rsid w:val="00604F2E"/>
    <w:rsid w:val="00605228"/>
    <w:rsid w:val="00605A61"/>
    <w:rsid w:val="00605B8A"/>
    <w:rsid w:val="00606C8A"/>
    <w:rsid w:val="00607685"/>
    <w:rsid w:val="006104F6"/>
    <w:rsid w:val="00611927"/>
    <w:rsid w:val="00612533"/>
    <w:rsid w:val="006141A9"/>
    <w:rsid w:val="00617419"/>
    <w:rsid w:val="00620038"/>
    <w:rsid w:val="006224CF"/>
    <w:rsid w:val="006302DE"/>
    <w:rsid w:val="006316D5"/>
    <w:rsid w:val="00633B2C"/>
    <w:rsid w:val="00634E90"/>
    <w:rsid w:val="006364B5"/>
    <w:rsid w:val="00636E22"/>
    <w:rsid w:val="006370D4"/>
    <w:rsid w:val="00640961"/>
    <w:rsid w:val="00642621"/>
    <w:rsid w:val="00644844"/>
    <w:rsid w:val="0064538F"/>
    <w:rsid w:val="00647B0B"/>
    <w:rsid w:val="00653A59"/>
    <w:rsid w:val="00655090"/>
    <w:rsid w:val="006558BB"/>
    <w:rsid w:val="006607AD"/>
    <w:rsid w:val="0066089C"/>
    <w:rsid w:val="00660CB3"/>
    <w:rsid w:val="006619F5"/>
    <w:rsid w:val="00663766"/>
    <w:rsid w:val="00663B62"/>
    <w:rsid w:val="006642F2"/>
    <w:rsid w:val="006653CD"/>
    <w:rsid w:val="00665555"/>
    <w:rsid w:val="006660BB"/>
    <w:rsid w:val="00667DEB"/>
    <w:rsid w:val="00670EDB"/>
    <w:rsid w:val="00674BF3"/>
    <w:rsid w:val="00675B39"/>
    <w:rsid w:val="00675B8D"/>
    <w:rsid w:val="006803FB"/>
    <w:rsid w:val="0068100E"/>
    <w:rsid w:val="006810E3"/>
    <w:rsid w:val="0068344B"/>
    <w:rsid w:val="00685FEC"/>
    <w:rsid w:val="00686AE2"/>
    <w:rsid w:val="006876E8"/>
    <w:rsid w:val="00687C1D"/>
    <w:rsid w:val="00690514"/>
    <w:rsid w:val="00691005"/>
    <w:rsid w:val="006914AB"/>
    <w:rsid w:val="00692FD8"/>
    <w:rsid w:val="00693209"/>
    <w:rsid w:val="00693FEF"/>
    <w:rsid w:val="00695009"/>
    <w:rsid w:val="00697E01"/>
    <w:rsid w:val="006A152F"/>
    <w:rsid w:val="006A15EB"/>
    <w:rsid w:val="006A6420"/>
    <w:rsid w:val="006A698D"/>
    <w:rsid w:val="006A6B40"/>
    <w:rsid w:val="006B11F6"/>
    <w:rsid w:val="006B1B4A"/>
    <w:rsid w:val="006B238F"/>
    <w:rsid w:val="006B2425"/>
    <w:rsid w:val="006B25FD"/>
    <w:rsid w:val="006B40D8"/>
    <w:rsid w:val="006B43FA"/>
    <w:rsid w:val="006B5CCF"/>
    <w:rsid w:val="006B6AA5"/>
    <w:rsid w:val="006B70AF"/>
    <w:rsid w:val="006B7E1E"/>
    <w:rsid w:val="006C155A"/>
    <w:rsid w:val="006C1EEB"/>
    <w:rsid w:val="006C2328"/>
    <w:rsid w:val="006C267C"/>
    <w:rsid w:val="006C26E1"/>
    <w:rsid w:val="006C2800"/>
    <w:rsid w:val="006C290E"/>
    <w:rsid w:val="006C2CBE"/>
    <w:rsid w:val="006C5194"/>
    <w:rsid w:val="006C5A0E"/>
    <w:rsid w:val="006C6A83"/>
    <w:rsid w:val="006C7EC0"/>
    <w:rsid w:val="006D02C3"/>
    <w:rsid w:val="006D365A"/>
    <w:rsid w:val="006D3E1D"/>
    <w:rsid w:val="006D7155"/>
    <w:rsid w:val="006D72CB"/>
    <w:rsid w:val="006E0422"/>
    <w:rsid w:val="006E064C"/>
    <w:rsid w:val="006E09AF"/>
    <w:rsid w:val="006E0CEF"/>
    <w:rsid w:val="006E15F2"/>
    <w:rsid w:val="006E312D"/>
    <w:rsid w:val="006E3A1A"/>
    <w:rsid w:val="006E6117"/>
    <w:rsid w:val="006E627B"/>
    <w:rsid w:val="006E66E4"/>
    <w:rsid w:val="006E7CC8"/>
    <w:rsid w:val="006F0768"/>
    <w:rsid w:val="006F2D16"/>
    <w:rsid w:val="006F2EA6"/>
    <w:rsid w:val="006F38BD"/>
    <w:rsid w:val="006F5247"/>
    <w:rsid w:val="007006C1"/>
    <w:rsid w:val="00701A87"/>
    <w:rsid w:val="00702C82"/>
    <w:rsid w:val="00702CE9"/>
    <w:rsid w:val="00703772"/>
    <w:rsid w:val="007038ED"/>
    <w:rsid w:val="007042B2"/>
    <w:rsid w:val="0070631F"/>
    <w:rsid w:val="007070C2"/>
    <w:rsid w:val="007072E7"/>
    <w:rsid w:val="00707B0E"/>
    <w:rsid w:val="007101FE"/>
    <w:rsid w:val="00711CBB"/>
    <w:rsid w:val="0071294A"/>
    <w:rsid w:val="00713793"/>
    <w:rsid w:val="00716EBB"/>
    <w:rsid w:val="007206EB"/>
    <w:rsid w:val="007209F0"/>
    <w:rsid w:val="00720FF3"/>
    <w:rsid w:val="00721293"/>
    <w:rsid w:val="0072385D"/>
    <w:rsid w:val="00724EAA"/>
    <w:rsid w:val="00725F4D"/>
    <w:rsid w:val="00726AE2"/>
    <w:rsid w:val="00726F92"/>
    <w:rsid w:val="0072716A"/>
    <w:rsid w:val="00731A15"/>
    <w:rsid w:val="0074188F"/>
    <w:rsid w:val="00741E0D"/>
    <w:rsid w:val="007424C7"/>
    <w:rsid w:val="0074315C"/>
    <w:rsid w:val="0074389E"/>
    <w:rsid w:val="00745FD4"/>
    <w:rsid w:val="0074694D"/>
    <w:rsid w:val="00747957"/>
    <w:rsid w:val="007524B3"/>
    <w:rsid w:val="00752669"/>
    <w:rsid w:val="00756E6A"/>
    <w:rsid w:val="00761752"/>
    <w:rsid w:val="007624DC"/>
    <w:rsid w:val="00763445"/>
    <w:rsid w:val="00764894"/>
    <w:rsid w:val="007649BE"/>
    <w:rsid w:val="00765166"/>
    <w:rsid w:val="007666FF"/>
    <w:rsid w:val="00766F63"/>
    <w:rsid w:val="007672B1"/>
    <w:rsid w:val="00767C8B"/>
    <w:rsid w:val="007714A5"/>
    <w:rsid w:val="00771C37"/>
    <w:rsid w:val="00772436"/>
    <w:rsid w:val="00772B33"/>
    <w:rsid w:val="007733AC"/>
    <w:rsid w:val="00774846"/>
    <w:rsid w:val="007759F0"/>
    <w:rsid w:val="00776698"/>
    <w:rsid w:val="007771E4"/>
    <w:rsid w:val="00777264"/>
    <w:rsid w:val="00780489"/>
    <w:rsid w:val="007840CC"/>
    <w:rsid w:val="00787292"/>
    <w:rsid w:val="007875F2"/>
    <w:rsid w:val="007879C2"/>
    <w:rsid w:val="007927FE"/>
    <w:rsid w:val="00792967"/>
    <w:rsid w:val="00792F80"/>
    <w:rsid w:val="00793662"/>
    <w:rsid w:val="00793DE9"/>
    <w:rsid w:val="0079470F"/>
    <w:rsid w:val="007953ED"/>
    <w:rsid w:val="00797B12"/>
    <w:rsid w:val="00797C6C"/>
    <w:rsid w:val="007A196E"/>
    <w:rsid w:val="007A1B08"/>
    <w:rsid w:val="007A1B3F"/>
    <w:rsid w:val="007A6317"/>
    <w:rsid w:val="007A7BB2"/>
    <w:rsid w:val="007B0DA1"/>
    <w:rsid w:val="007B4888"/>
    <w:rsid w:val="007B4F8D"/>
    <w:rsid w:val="007B6EBB"/>
    <w:rsid w:val="007B6EE7"/>
    <w:rsid w:val="007B7D2D"/>
    <w:rsid w:val="007C012C"/>
    <w:rsid w:val="007C0241"/>
    <w:rsid w:val="007C0F84"/>
    <w:rsid w:val="007C2127"/>
    <w:rsid w:val="007C33E1"/>
    <w:rsid w:val="007C6316"/>
    <w:rsid w:val="007C68A4"/>
    <w:rsid w:val="007C75CF"/>
    <w:rsid w:val="007C776F"/>
    <w:rsid w:val="007D073A"/>
    <w:rsid w:val="007D1CFA"/>
    <w:rsid w:val="007D6170"/>
    <w:rsid w:val="007D6E1B"/>
    <w:rsid w:val="007E08B4"/>
    <w:rsid w:val="007E0EAA"/>
    <w:rsid w:val="007E10AE"/>
    <w:rsid w:val="007E19EB"/>
    <w:rsid w:val="007E4A14"/>
    <w:rsid w:val="007E4E2C"/>
    <w:rsid w:val="007F014C"/>
    <w:rsid w:val="007F349E"/>
    <w:rsid w:val="007F5B55"/>
    <w:rsid w:val="007F6642"/>
    <w:rsid w:val="007F68AA"/>
    <w:rsid w:val="007F77C5"/>
    <w:rsid w:val="007F77CF"/>
    <w:rsid w:val="00800310"/>
    <w:rsid w:val="00800535"/>
    <w:rsid w:val="00800D55"/>
    <w:rsid w:val="00803CA6"/>
    <w:rsid w:val="00804B60"/>
    <w:rsid w:val="008052F5"/>
    <w:rsid w:val="008054A2"/>
    <w:rsid w:val="008061F1"/>
    <w:rsid w:val="00814E36"/>
    <w:rsid w:val="00815BEF"/>
    <w:rsid w:val="00815C8D"/>
    <w:rsid w:val="008208E4"/>
    <w:rsid w:val="0082242B"/>
    <w:rsid w:val="008227F6"/>
    <w:rsid w:val="008247D6"/>
    <w:rsid w:val="00825C72"/>
    <w:rsid w:val="008277D5"/>
    <w:rsid w:val="00830A9D"/>
    <w:rsid w:val="00830E96"/>
    <w:rsid w:val="00830ECC"/>
    <w:rsid w:val="00831A6F"/>
    <w:rsid w:val="008348A9"/>
    <w:rsid w:val="00835160"/>
    <w:rsid w:val="00836348"/>
    <w:rsid w:val="008403CC"/>
    <w:rsid w:val="00842F70"/>
    <w:rsid w:val="00843DEC"/>
    <w:rsid w:val="0084456B"/>
    <w:rsid w:val="008465D5"/>
    <w:rsid w:val="008502FB"/>
    <w:rsid w:val="00851510"/>
    <w:rsid w:val="0085277C"/>
    <w:rsid w:val="00853B19"/>
    <w:rsid w:val="00853C04"/>
    <w:rsid w:val="00857A7C"/>
    <w:rsid w:val="00857F9A"/>
    <w:rsid w:val="00861097"/>
    <w:rsid w:val="00861347"/>
    <w:rsid w:val="00863038"/>
    <w:rsid w:val="008647C1"/>
    <w:rsid w:val="00865EFD"/>
    <w:rsid w:val="00866EA7"/>
    <w:rsid w:val="00872B60"/>
    <w:rsid w:val="00872D2F"/>
    <w:rsid w:val="008733D3"/>
    <w:rsid w:val="00874A7A"/>
    <w:rsid w:val="008750D0"/>
    <w:rsid w:val="00881435"/>
    <w:rsid w:val="008817CD"/>
    <w:rsid w:val="008833E2"/>
    <w:rsid w:val="00890AA2"/>
    <w:rsid w:val="0089188A"/>
    <w:rsid w:val="0089337C"/>
    <w:rsid w:val="00897252"/>
    <w:rsid w:val="0089776A"/>
    <w:rsid w:val="00897DA0"/>
    <w:rsid w:val="00897E08"/>
    <w:rsid w:val="008A1B3F"/>
    <w:rsid w:val="008A2905"/>
    <w:rsid w:val="008A2989"/>
    <w:rsid w:val="008A2A1B"/>
    <w:rsid w:val="008A3FCD"/>
    <w:rsid w:val="008A4697"/>
    <w:rsid w:val="008A6EE8"/>
    <w:rsid w:val="008A7FD7"/>
    <w:rsid w:val="008B026F"/>
    <w:rsid w:val="008B0690"/>
    <w:rsid w:val="008B2270"/>
    <w:rsid w:val="008B24A3"/>
    <w:rsid w:val="008B2904"/>
    <w:rsid w:val="008B4877"/>
    <w:rsid w:val="008B72A9"/>
    <w:rsid w:val="008B7BB3"/>
    <w:rsid w:val="008B7E7F"/>
    <w:rsid w:val="008B7EA0"/>
    <w:rsid w:val="008C0406"/>
    <w:rsid w:val="008C0D2B"/>
    <w:rsid w:val="008C34C6"/>
    <w:rsid w:val="008C4F60"/>
    <w:rsid w:val="008C55F9"/>
    <w:rsid w:val="008C6BA5"/>
    <w:rsid w:val="008D0357"/>
    <w:rsid w:val="008D1822"/>
    <w:rsid w:val="008D239E"/>
    <w:rsid w:val="008D2D0A"/>
    <w:rsid w:val="008D77E3"/>
    <w:rsid w:val="008E23FF"/>
    <w:rsid w:val="008E4FC8"/>
    <w:rsid w:val="008E5E05"/>
    <w:rsid w:val="008E6FE4"/>
    <w:rsid w:val="008F0AE1"/>
    <w:rsid w:val="008F0F32"/>
    <w:rsid w:val="008F207A"/>
    <w:rsid w:val="008F31A4"/>
    <w:rsid w:val="008F5EC9"/>
    <w:rsid w:val="008F7683"/>
    <w:rsid w:val="008F7808"/>
    <w:rsid w:val="00901C9B"/>
    <w:rsid w:val="00903C22"/>
    <w:rsid w:val="009059B1"/>
    <w:rsid w:val="009075BF"/>
    <w:rsid w:val="0091382C"/>
    <w:rsid w:val="00913CA6"/>
    <w:rsid w:val="009165EF"/>
    <w:rsid w:val="0091677A"/>
    <w:rsid w:val="00917727"/>
    <w:rsid w:val="00917B64"/>
    <w:rsid w:val="00920F17"/>
    <w:rsid w:val="00924A3D"/>
    <w:rsid w:val="009265E6"/>
    <w:rsid w:val="00926E56"/>
    <w:rsid w:val="00926FF3"/>
    <w:rsid w:val="00927312"/>
    <w:rsid w:val="00927B8B"/>
    <w:rsid w:val="00931AB2"/>
    <w:rsid w:val="0093239A"/>
    <w:rsid w:val="00932ED2"/>
    <w:rsid w:val="009331DC"/>
    <w:rsid w:val="00934389"/>
    <w:rsid w:val="009347DE"/>
    <w:rsid w:val="00935C50"/>
    <w:rsid w:val="009369A6"/>
    <w:rsid w:val="00937A16"/>
    <w:rsid w:val="00937FAE"/>
    <w:rsid w:val="00940455"/>
    <w:rsid w:val="00942261"/>
    <w:rsid w:val="0094488B"/>
    <w:rsid w:val="009450BB"/>
    <w:rsid w:val="00946FB1"/>
    <w:rsid w:val="009512BB"/>
    <w:rsid w:val="00952B83"/>
    <w:rsid w:val="00953C3D"/>
    <w:rsid w:val="00954349"/>
    <w:rsid w:val="0095586A"/>
    <w:rsid w:val="00957FEB"/>
    <w:rsid w:val="0096395B"/>
    <w:rsid w:val="00963FD3"/>
    <w:rsid w:val="009645D7"/>
    <w:rsid w:val="00964E27"/>
    <w:rsid w:val="00965D32"/>
    <w:rsid w:val="009708CD"/>
    <w:rsid w:val="00970C5F"/>
    <w:rsid w:val="00971EDE"/>
    <w:rsid w:val="009730CE"/>
    <w:rsid w:val="00974D78"/>
    <w:rsid w:val="00974EF2"/>
    <w:rsid w:val="009771E5"/>
    <w:rsid w:val="00977305"/>
    <w:rsid w:val="00977888"/>
    <w:rsid w:val="0098220D"/>
    <w:rsid w:val="009826E3"/>
    <w:rsid w:val="00986031"/>
    <w:rsid w:val="009865BD"/>
    <w:rsid w:val="0098718A"/>
    <w:rsid w:val="009903E3"/>
    <w:rsid w:val="009909F6"/>
    <w:rsid w:val="009942C9"/>
    <w:rsid w:val="009969C0"/>
    <w:rsid w:val="009A0BEE"/>
    <w:rsid w:val="009A57FA"/>
    <w:rsid w:val="009A5E60"/>
    <w:rsid w:val="009A6A0D"/>
    <w:rsid w:val="009A6E60"/>
    <w:rsid w:val="009B0D19"/>
    <w:rsid w:val="009B2CA7"/>
    <w:rsid w:val="009B46FB"/>
    <w:rsid w:val="009B5D4F"/>
    <w:rsid w:val="009B5DE4"/>
    <w:rsid w:val="009B5DEC"/>
    <w:rsid w:val="009B6D79"/>
    <w:rsid w:val="009B70D9"/>
    <w:rsid w:val="009C0048"/>
    <w:rsid w:val="009C26D0"/>
    <w:rsid w:val="009C2BD9"/>
    <w:rsid w:val="009D2583"/>
    <w:rsid w:val="009D2E52"/>
    <w:rsid w:val="009D2EFC"/>
    <w:rsid w:val="009D3190"/>
    <w:rsid w:val="009D34DE"/>
    <w:rsid w:val="009D4E1B"/>
    <w:rsid w:val="009D77D0"/>
    <w:rsid w:val="009E0EE4"/>
    <w:rsid w:val="009E235E"/>
    <w:rsid w:val="009E5A11"/>
    <w:rsid w:val="009E5BE8"/>
    <w:rsid w:val="009F1210"/>
    <w:rsid w:val="009F136C"/>
    <w:rsid w:val="009F318E"/>
    <w:rsid w:val="009F37A2"/>
    <w:rsid w:val="009F4FA8"/>
    <w:rsid w:val="009F6ED6"/>
    <w:rsid w:val="009F70CD"/>
    <w:rsid w:val="00A0220E"/>
    <w:rsid w:val="00A040BE"/>
    <w:rsid w:val="00A04711"/>
    <w:rsid w:val="00A0550E"/>
    <w:rsid w:val="00A103C3"/>
    <w:rsid w:val="00A10A09"/>
    <w:rsid w:val="00A11F98"/>
    <w:rsid w:val="00A12B32"/>
    <w:rsid w:val="00A13644"/>
    <w:rsid w:val="00A14DBF"/>
    <w:rsid w:val="00A164F0"/>
    <w:rsid w:val="00A17D6B"/>
    <w:rsid w:val="00A21569"/>
    <w:rsid w:val="00A2323C"/>
    <w:rsid w:val="00A235EF"/>
    <w:rsid w:val="00A23717"/>
    <w:rsid w:val="00A23C76"/>
    <w:rsid w:val="00A2408F"/>
    <w:rsid w:val="00A26693"/>
    <w:rsid w:val="00A269F4"/>
    <w:rsid w:val="00A26BAD"/>
    <w:rsid w:val="00A27E25"/>
    <w:rsid w:val="00A27E79"/>
    <w:rsid w:val="00A308DC"/>
    <w:rsid w:val="00A309AB"/>
    <w:rsid w:val="00A3218E"/>
    <w:rsid w:val="00A32734"/>
    <w:rsid w:val="00A33951"/>
    <w:rsid w:val="00A33C3C"/>
    <w:rsid w:val="00A33DF6"/>
    <w:rsid w:val="00A355C2"/>
    <w:rsid w:val="00A358A4"/>
    <w:rsid w:val="00A36617"/>
    <w:rsid w:val="00A3735C"/>
    <w:rsid w:val="00A4003D"/>
    <w:rsid w:val="00A4155C"/>
    <w:rsid w:val="00A41867"/>
    <w:rsid w:val="00A4219D"/>
    <w:rsid w:val="00A43B04"/>
    <w:rsid w:val="00A448FD"/>
    <w:rsid w:val="00A457A0"/>
    <w:rsid w:val="00A46D52"/>
    <w:rsid w:val="00A55A1E"/>
    <w:rsid w:val="00A631A8"/>
    <w:rsid w:val="00A6375A"/>
    <w:rsid w:val="00A64C05"/>
    <w:rsid w:val="00A65AF3"/>
    <w:rsid w:val="00A66595"/>
    <w:rsid w:val="00A6678A"/>
    <w:rsid w:val="00A66AA1"/>
    <w:rsid w:val="00A67209"/>
    <w:rsid w:val="00A71C34"/>
    <w:rsid w:val="00A74189"/>
    <w:rsid w:val="00A74A6C"/>
    <w:rsid w:val="00A76494"/>
    <w:rsid w:val="00A773C0"/>
    <w:rsid w:val="00A77583"/>
    <w:rsid w:val="00A80DB4"/>
    <w:rsid w:val="00A81B78"/>
    <w:rsid w:val="00A81C4F"/>
    <w:rsid w:val="00A838FD"/>
    <w:rsid w:val="00A85718"/>
    <w:rsid w:val="00A87FD3"/>
    <w:rsid w:val="00A9231C"/>
    <w:rsid w:val="00A932B0"/>
    <w:rsid w:val="00A9339D"/>
    <w:rsid w:val="00A93AAD"/>
    <w:rsid w:val="00A953F1"/>
    <w:rsid w:val="00AA04B0"/>
    <w:rsid w:val="00AA05F3"/>
    <w:rsid w:val="00AA0C55"/>
    <w:rsid w:val="00AA1406"/>
    <w:rsid w:val="00AA170E"/>
    <w:rsid w:val="00AA5F45"/>
    <w:rsid w:val="00AA7F8D"/>
    <w:rsid w:val="00AB2BB1"/>
    <w:rsid w:val="00AB4E00"/>
    <w:rsid w:val="00AB514C"/>
    <w:rsid w:val="00AB6D86"/>
    <w:rsid w:val="00AB740C"/>
    <w:rsid w:val="00AC0A08"/>
    <w:rsid w:val="00AC1AC6"/>
    <w:rsid w:val="00AC24B9"/>
    <w:rsid w:val="00AC2E13"/>
    <w:rsid w:val="00AC2E3A"/>
    <w:rsid w:val="00AC36F5"/>
    <w:rsid w:val="00AC44F2"/>
    <w:rsid w:val="00AC4B16"/>
    <w:rsid w:val="00AC5858"/>
    <w:rsid w:val="00AC6BA2"/>
    <w:rsid w:val="00AC7F66"/>
    <w:rsid w:val="00AD1F13"/>
    <w:rsid w:val="00AD27AA"/>
    <w:rsid w:val="00AD47AB"/>
    <w:rsid w:val="00AD5049"/>
    <w:rsid w:val="00AD6A11"/>
    <w:rsid w:val="00AD6E51"/>
    <w:rsid w:val="00AE075E"/>
    <w:rsid w:val="00AE07AB"/>
    <w:rsid w:val="00AE1565"/>
    <w:rsid w:val="00AE1EA1"/>
    <w:rsid w:val="00AE3D66"/>
    <w:rsid w:val="00AE41A7"/>
    <w:rsid w:val="00AE6AFD"/>
    <w:rsid w:val="00AE6D65"/>
    <w:rsid w:val="00AE6FAC"/>
    <w:rsid w:val="00AE78BC"/>
    <w:rsid w:val="00AF060C"/>
    <w:rsid w:val="00AF1347"/>
    <w:rsid w:val="00AF3313"/>
    <w:rsid w:val="00AF47C1"/>
    <w:rsid w:val="00AF4B89"/>
    <w:rsid w:val="00AF6F51"/>
    <w:rsid w:val="00AF7FD3"/>
    <w:rsid w:val="00B00459"/>
    <w:rsid w:val="00B00BE6"/>
    <w:rsid w:val="00B02616"/>
    <w:rsid w:val="00B058C6"/>
    <w:rsid w:val="00B058F5"/>
    <w:rsid w:val="00B05BAD"/>
    <w:rsid w:val="00B06868"/>
    <w:rsid w:val="00B06BCF"/>
    <w:rsid w:val="00B06E4D"/>
    <w:rsid w:val="00B10986"/>
    <w:rsid w:val="00B10C4E"/>
    <w:rsid w:val="00B11893"/>
    <w:rsid w:val="00B11E15"/>
    <w:rsid w:val="00B17891"/>
    <w:rsid w:val="00B218BD"/>
    <w:rsid w:val="00B21B28"/>
    <w:rsid w:val="00B22EAB"/>
    <w:rsid w:val="00B2574A"/>
    <w:rsid w:val="00B25E74"/>
    <w:rsid w:val="00B27890"/>
    <w:rsid w:val="00B321FC"/>
    <w:rsid w:val="00B32780"/>
    <w:rsid w:val="00B33330"/>
    <w:rsid w:val="00B335DB"/>
    <w:rsid w:val="00B354D3"/>
    <w:rsid w:val="00B36BCB"/>
    <w:rsid w:val="00B378D5"/>
    <w:rsid w:val="00B40556"/>
    <w:rsid w:val="00B41398"/>
    <w:rsid w:val="00B41ADE"/>
    <w:rsid w:val="00B420C4"/>
    <w:rsid w:val="00B43056"/>
    <w:rsid w:val="00B443FB"/>
    <w:rsid w:val="00B451A8"/>
    <w:rsid w:val="00B452C3"/>
    <w:rsid w:val="00B4734D"/>
    <w:rsid w:val="00B50D98"/>
    <w:rsid w:val="00B51436"/>
    <w:rsid w:val="00B5161B"/>
    <w:rsid w:val="00B5237B"/>
    <w:rsid w:val="00B526F5"/>
    <w:rsid w:val="00B53584"/>
    <w:rsid w:val="00B5385D"/>
    <w:rsid w:val="00B5482C"/>
    <w:rsid w:val="00B56EE7"/>
    <w:rsid w:val="00B57027"/>
    <w:rsid w:val="00B61D80"/>
    <w:rsid w:val="00B62ACD"/>
    <w:rsid w:val="00B64EAC"/>
    <w:rsid w:val="00B664FA"/>
    <w:rsid w:val="00B6664F"/>
    <w:rsid w:val="00B67123"/>
    <w:rsid w:val="00B67E38"/>
    <w:rsid w:val="00B704B4"/>
    <w:rsid w:val="00B74A7D"/>
    <w:rsid w:val="00B75E57"/>
    <w:rsid w:val="00B76920"/>
    <w:rsid w:val="00B76EE4"/>
    <w:rsid w:val="00B772F5"/>
    <w:rsid w:val="00B77B1C"/>
    <w:rsid w:val="00B77F72"/>
    <w:rsid w:val="00B81DB9"/>
    <w:rsid w:val="00B83137"/>
    <w:rsid w:val="00B83FA7"/>
    <w:rsid w:val="00B85A0F"/>
    <w:rsid w:val="00B85C62"/>
    <w:rsid w:val="00B86CCB"/>
    <w:rsid w:val="00B86CD2"/>
    <w:rsid w:val="00B91932"/>
    <w:rsid w:val="00B91A29"/>
    <w:rsid w:val="00B91EB4"/>
    <w:rsid w:val="00B952E4"/>
    <w:rsid w:val="00B95774"/>
    <w:rsid w:val="00B963B8"/>
    <w:rsid w:val="00B96CBA"/>
    <w:rsid w:val="00BA01DB"/>
    <w:rsid w:val="00BA080A"/>
    <w:rsid w:val="00BA24A6"/>
    <w:rsid w:val="00BA38A3"/>
    <w:rsid w:val="00BA49C0"/>
    <w:rsid w:val="00BA726F"/>
    <w:rsid w:val="00BB22A1"/>
    <w:rsid w:val="00BB2F9C"/>
    <w:rsid w:val="00BB34CE"/>
    <w:rsid w:val="00BB3EB8"/>
    <w:rsid w:val="00BB48BD"/>
    <w:rsid w:val="00BB5ADA"/>
    <w:rsid w:val="00BB65AF"/>
    <w:rsid w:val="00BB6A06"/>
    <w:rsid w:val="00BB76E7"/>
    <w:rsid w:val="00BB7FC1"/>
    <w:rsid w:val="00BC1382"/>
    <w:rsid w:val="00BC19B1"/>
    <w:rsid w:val="00BC35DB"/>
    <w:rsid w:val="00BC44EF"/>
    <w:rsid w:val="00BC5A25"/>
    <w:rsid w:val="00BC7491"/>
    <w:rsid w:val="00BD02BC"/>
    <w:rsid w:val="00BD1069"/>
    <w:rsid w:val="00BD2168"/>
    <w:rsid w:val="00BD32A4"/>
    <w:rsid w:val="00BD4333"/>
    <w:rsid w:val="00BD595E"/>
    <w:rsid w:val="00BD5B96"/>
    <w:rsid w:val="00BD673F"/>
    <w:rsid w:val="00BD6DB5"/>
    <w:rsid w:val="00BE1095"/>
    <w:rsid w:val="00BE3253"/>
    <w:rsid w:val="00BE39C4"/>
    <w:rsid w:val="00BE5ADD"/>
    <w:rsid w:val="00BE6B3D"/>
    <w:rsid w:val="00BE730C"/>
    <w:rsid w:val="00BF2F75"/>
    <w:rsid w:val="00BF36C4"/>
    <w:rsid w:val="00BF39BA"/>
    <w:rsid w:val="00C0043C"/>
    <w:rsid w:val="00C00587"/>
    <w:rsid w:val="00C0473D"/>
    <w:rsid w:val="00C06267"/>
    <w:rsid w:val="00C06280"/>
    <w:rsid w:val="00C06686"/>
    <w:rsid w:val="00C070F1"/>
    <w:rsid w:val="00C10561"/>
    <w:rsid w:val="00C10FA7"/>
    <w:rsid w:val="00C13569"/>
    <w:rsid w:val="00C13B59"/>
    <w:rsid w:val="00C13C7C"/>
    <w:rsid w:val="00C14276"/>
    <w:rsid w:val="00C1478B"/>
    <w:rsid w:val="00C147BF"/>
    <w:rsid w:val="00C16091"/>
    <w:rsid w:val="00C16DC3"/>
    <w:rsid w:val="00C20FDE"/>
    <w:rsid w:val="00C2391F"/>
    <w:rsid w:val="00C24C96"/>
    <w:rsid w:val="00C24E75"/>
    <w:rsid w:val="00C26D74"/>
    <w:rsid w:val="00C316EE"/>
    <w:rsid w:val="00C33111"/>
    <w:rsid w:val="00C3361E"/>
    <w:rsid w:val="00C3430C"/>
    <w:rsid w:val="00C36A7E"/>
    <w:rsid w:val="00C36C9F"/>
    <w:rsid w:val="00C371BB"/>
    <w:rsid w:val="00C3759E"/>
    <w:rsid w:val="00C410F4"/>
    <w:rsid w:val="00C41534"/>
    <w:rsid w:val="00C43183"/>
    <w:rsid w:val="00C45CB4"/>
    <w:rsid w:val="00C46AC1"/>
    <w:rsid w:val="00C46DB2"/>
    <w:rsid w:val="00C4703A"/>
    <w:rsid w:val="00C51D95"/>
    <w:rsid w:val="00C55AFA"/>
    <w:rsid w:val="00C57282"/>
    <w:rsid w:val="00C577BC"/>
    <w:rsid w:val="00C57F42"/>
    <w:rsid w:val="00C608A6"/>
    <w:rsid w:val="00C62A9E"/>
    <w:rsid w:val="00C64206"/>
    <w:rsid w:val="00C64607"/>
    <w:rsid w:val="00C64B45"/>
    <w:rsid w:val="00C65224"/>
    <w:rsid w:val="00C66052"/>
    <w:rsid w:val="00C66439"/>
    <w:rsid w:val="00C678B6"/>
    <w:rsid w:val="00C72A6F"/>
    <w:rsid w:val="00C72F36"/>
    <w:rsid w:val="00C733B3"/>
    <w:rsid w:val="00C73998"/>
    <w:rsid w:val="00C73BD7"/>
    <w:rsid w:val="00C74867"/>
    <w:rsid w:val="00C765E3"/>
    <w:rsid w:val="00C76D9D"/>
    <w:rsid w:val="00C772E4"/>
    <w:rsid w:val="00C77757"/>
    <w:rsid w:val="00C8177C"/>
    <w:rsid w:val="00C820BD"/>
    <w:rsid w:val="00C8318F"/>
    <w:rsid w:val="00C8339A"/>
    <w:rsid w:val="00C83E59"/>
    <w:rsid w:val="00C84E5E"/>
    <w:rsid w:val="00C90D4F"/>
    <w:rsid w:val="00C93A29"/>
    <w:rsid w:val="00C94BC7"/>
    <w:rsid w:val="00C94F76"/>
    <w:rsid w:val="00C95A06"/>
    <w:rsid w:val="00C96CFB"/>
    <w:rsid w:val="00CA14BE"/>
    <w:rsid w:val="00CA4BCA"/>
    <w:rsid w:val="00CA4FE6"/>
    <w:rsid w:val="00CA50F5"/>
    <w:rsid w:val="00CA5247"/>
    <w:rsid w:val="00CA6EAB"/>
    <w:rsid w:val="00CA7496"/>
    <w:rsid w:val="00CB25CA"/>
    <w:rsid w:val="00CB4015"/>
    <w:rsid w:val="00CB4156"/>
    <w:rsid w:val="00CB5CE3"/>
    <w:rsid w:val="00CB776E"/>
    <w:rsid w:val="00CC5991"/>
    <w:rsid w:val="00CC609E"/>
    <w:rsid w:val="00CC7E9A"/>
    <w:rsid w:val="00CC7F84"/>
    <w:rsid w:val="00CD10A5"/>
    <w:rsid w:val="00CD2012"/>
    <w:rsid w:val="00CE1763"/>
    <w:rsid w:val="00CE3FBC"/>
    <w:rsid w:val="00CE5533"/>
    <w:rsid w:val="00CE573C"/>
    <w:rsid w:val="00CE7ED5"/>
    <w:rsid w:val="00CF0339"/>
    <w:rsid w:val="00CF1DF2"/>
    <w:rsid w:val="00CF2E3C"/>
    <w:rsid w:val="00CF330C"/>
    <w:rsid w:val="00CF3382"/>
    <w:rsid w:val="00CF48C4"/>
    <w:rsid w:val="00CF53F5"/>
    <w:rsid w:val="00CF5DEC"/>
    <w:rsid w:val="00CF5F5C"/>
    <w:rsid w:val="00D02061"/>
    <w:rsid w:val="00D028DD"/>
    <w:rsid w:val="00D042A1"/>
    <w:rsid w:val="00D06A01"/>
    <w:rsid w:val="00D10DFF"/>
    <w:rsid w:val="00D11906"/>
    <w:rsid w:val="00D135A6"/>
    <w:rsid w:val="00D14051"/>
    <w:rsid w:val="00D15C1B"/>
    <w:rsid w:val="00D15E37"/>
    <w:rsid w:val="00D16E9A"/>
    <w:rsid w:val="00D17ADD"/>
    <w:rsid w:val="00D17BF4"/>
    <w:rsid w:val="00D17E2C"/>
    <w:rsid w:val="00D20060"/>
    <w:rsid w:val="00D21DBE"/>
    <w:rsid w:val="00D22932"/>
    <w:rsid w:val="00D250E6"/>
    <w:rsid w:val="00D251B6"/>
    <w:rsid w:val="00D26661"/>
    <w:rsid w:val="00D30E59"/>
    <w:rsid w:val="00D316BF"/>
    <w:rsid w:val="00D32349"/>
    <w:rsid w:val="00D3378D"/>
    <w:rsid w:val="00D33B31"/>
    <w:rsid w:val="00D34B3B"/>
    <w:rsid w:val="00D35A8C"/>
    <w:rsid w:val="00D36027"/>
    <w:rsid w:val="00D40159"/>
    <w:rsid w:val="00D41148"/>
    <w:rsid w:val="00D41DD2"/>
    <w:rsid w:val="00D42734"/>
    <w:rsid w:val="00D463DD"/>
    <w:rsid w:val="00D4779E"/>
    <w:rsid w:val="00D477A2"/>
    <w:rsid w:val="00D5088B"/>
    <w:rsid w:val="00D50C64"/>
    <w:rsid w:val="00D51CFC"/>
    <w:rsid w:val="00D53941"/>
    <w:rsid w:val="00D56425"/>
    <w:rsid w:val="00D56D1D"/>
    <w:rsid w:val="00D57FB8"/>
    <w:rsid w:val="00D60851"/>
    <w:rsid w:val="00D620CC"/>
    <w:rsid w:val="00D62623"/>
    <w:rsid w:val="00D62A1E"/>
    <w:rsid w:val="00D64A36"/>
    <w:rsid w:val="00D653B2"/>
    <w:rsid w:val="00D6626D"/>
    <w:rsid w:val="00D66B64"/>
    <w:rsid w:val="00D66F09"/>
    <w:rsid w:val="00D7007B"/>
    <w:rsid w:val="00D70CEE"/>
    <w:rsid w:val="00D70EE2"/>
    <w:rsid w:val="00D73B4C"/>
    <w:rsid w:val="00D75EDD"/>
    <w:rsid w:val="00D771F4"/>
    <w:rsid w:val="00D77562"/>
    <w:rsid w:val="00D77EB1"/>
    <w:rsid w:val="00D77F84"/>
    <w:rsid w:val="00D82784"/>
    <w:rsid w:val="00D82BEF"/>
    <w:rsid w:val="00D82F08"/>
    <w:rsid w:val="00D84B11"/>
    <w:rsid w:val="00D851BD"/>
    <w:rsid w:val="00D8617C"/>
    <w:rsid w:val="00D932AA"/>
    <w:rsid w:val="00D9332B"/>
    <w:rsid w:val="00D942D5"/>
    <w:rsid w:val="00D94419"/>
    <w:rsid w:val="00D94EF6"/>
    <w:rsid w:val="00D954FC"/>
    <w:rsid w:val="00D95AC0"/>
    <w:rsid w:val="00D97A3F"/>
    <w:rsid w:val="00D97A95"/>
    <w:rsid w:val="00DA000D"/>
    <w:rsid w:val="00DA07A2"/>
    <w:rsid w:val="00DA0D17"/>
    <w:rsid w:val="00DA2CFC"/>
    <w:rsid w:val="00DA342C"/>
    <w:rsid w:val="00DA5224"/>
    <w:rsid w:val="00DB07EB"/>
    <w:rsid w:val="00DB2133"/>
    <w:rsid w:val="00DB2378"/>
    <w:rsid w:val="00DB42FA"/>
    <w:rsid w:val="00DB4E9B"/>
    <w:rsid w:val="00DC0B7C"/>
    <w:rsid w:val="00DC16D4"/>
    <w:rsid w:val="00DC193F"/>
    <w:rsid w:val="00DC5FFB"/>
    <w:rsid w:val="00DC6158"/>
    <w:rsid w:val="00DC71D7"/>
    <w:rsid w:val="00DD06ED"/>
    <w:rsid w:val="00DD0B3D"/>
    <w:rsid w:val="00DD1797"/>
    <w:rsid w:val="00DD38E7"/>
    <w:rsid w:val="00DD3AAA"/>
    <w:rsid w:val="00DD40BD"/>
    <w:rsid w:val="00DD6185"/>
    <w:rsid w:val="00DD7712"/>
    <w:rsid w:val="00DD7DA9"/>
    <w:rsid w:val="00DE0955"/>
    <w:rsid w:val="00DE10F4"/>
    <w:rsid w:val="00DE2B69"/>
    <w:rsid w:val="00DF0BE1"/>
    <w:rsid w:val="00DF1A11"/>
    <w:rsid w:val="00DF1C2E"/>
    <w:rsid w:val="00DF51F7"/>
    <w:rsid w:val="00DF5BB0"/>
    <w:rsid w:val="00E00D2A"/>
    <w:rsid w:val="00E02BDE"/>
    <w:rsid w:val="00E04E0B"/>
    <w:rsid w:val="00E06220"/>
    <w:rsid w:val="00E07132"/>
    <w:rsid w:val="00E07402"/>
    <w:rsid w:val="00E10B8E"/>
    <w:rsid w:val="00E10BF0"/>
    <w:rsid w:val="00E1105E"/>
    <w:rsid w:val="00E12382"/>
    <w:rsid w:val="00E12A69"/>
    <w:rsid w:val="00E14E90"/>
    <w:rsid w:val="00E14F2F"/>
    <w:rsid w:val="00E17811"/>
    <w:rsid w:val="00E20657"/>
    <w:rsid w:val="00E22D1F"/>
    <w:rsid w:val="00E23AD2"/>
    <w:rsid w:val="00E23C46"/>
    <w:rsid w:val="00E24220"/>
    <w:rsid w:val="00E2504E"/>
    <w:rsid w:val="00E26ACB"/>
    <w:rsid w:val="00E301E3"/>
    <w:rsid w:val="00E32ACC"/>
    <w:rsid w:val="00E341A1"/>
    <w:rsid w:val="00E35381"/>
    <w:rsid w:val="00E35C94"/>
    <w:rsid w:val="00E36059"/>
    <w:rsid w:val="00E360DD"/>
    <w:rsid w:val="00E36C16"/>
    <w:rsid w:val="00E41EFE"/>
    <w:rsid w:val="00E4228F"/>
    <w:rsid w:val="00E42CF1"/>
    <w:rsid w:val="00E434F2"/>
    <w:rsid w:val="00E4413A"/>
    <w:rsid w:val="00E4612F"/>
    <w:rsid w:val="00E517F8"/>
    <w:rsid w:val="00E53689"/>
    <w:rsid w:val="00E53EA5"/>
    <w:rsid w:val="00E56E16"/>
    <w:rsid w:val="00E60216"/>
    <w:rsid w:val="00E60DAC"/>
    <w:rsid w:val="00E62066"/>
    <w:rsid w:val="00E6215F"/>
    <w:rsid w:val="00E62D05"/>
    <w:rsid w:val="00E6382E"/>
    <w:rsid w:val="00E64AAA"/>
    <w:rsid w:val="00E66BBF"/>
    <w:rsid w:val="00E6746C"/>
    <w:rsid w:val="00E67AAC"/>
    <w:rsid w:val="00E70EB2"/>
    <w:rsid w:val="00E715BD"/>
    <w:rsid w:val="00E72D71"/>
    <w:rsid w:val="00E731B4"/>
    <w:rsid w:val="00E73C5A"/>
    <w:rsid w:val="00E74065"/>
    <w:rsid w:val="00E748FE"/>
    <w:rsid w:val="00E75245"/>
    <w:rsid w:val="00E77F9B"/>
    <w:rsid w:val="00E80935"/>
    <w:rsid w:val="00E80FE7"/>
    <w:rsid w:val="00E819AE"/>
    <w:rsid w:val="00E81CAA"/>
    <w:rsid w:val="00E81EF3"/>
    <w:rsid w:val="00E83E18"/>
    <w:rsid w:val="00E842FA"/>
    <w:rsid w:val="00E84F14"/>
    <w:rsid w:val="00E851CF"/>
    <w:rsid w:val="00E86968"/>
    <w:rsid w:val="00E873BF"/>
    <w:rsid w:val="00E90081"/>
    <w:rsid w:val="00E91045"/>
    <w:rsid w:val="00E91EEE"/>
    <w:rsid w:val="00E9286F"/>
    <w:rsid w:val="00E92969"/>
    <w:rsid w:val="00E93A58"/>
    <w:rsid w:val="00E9616B"/>
    <w:rsid w:val="00EA0F05"/>
    <w:rsid w:val="00EA2D88"/>
    <w:rsid w:val="00EA2D89"/>
    <w:rsid w:val="00EA2D93"/>
    <w:rsid w:val="00EA37C8"/>
    <w:rsid w:val="00EA585B"/>
    <w:rsid w:val="00EA730F"/>
    <w:rsid w:val="00EA7455"/>
    <w:rsid w:val="00EA7902"/>
    <w:rsid w:val="00EB0924"/>
    <w:rsid w:val="00EB2D7B"/>
    <w:rsid w:val="00EB331A"/>
    <w:rsid w:val="00EB423E"/>
    <w:rsid w:val="00EB45AA"/>
    <w:rsid w:val="00EB529F"/>
    <w:rsid w:val="00EB5774"/>
    <w:rsid w:val="00EB61F8"/>
    <w:rsid w:val="00EB64D7"/>
    <w:rsid w:val="00EC237D"/>
    <w:rsid w:val="00EC274E"/>
    <w:rsid w:val="00EC4848"/>
    <w:rsid w:val="00EC696B"/>
    <w:rsid w:val="00EC720C"/>
    <w:rsid w:val="00ED005E"/>
    <w:rsid w:val="00ED135F"/>
    <w:rsid w:val="00ED2E89"/>
    <w:rsid w:val="00ED2FB2"/>
    <w:rsid w:val="00ED360F"/>
    <w:rsid w:val="00ED48B0"/>
    <w:rsid w:val="00ED48C3"/>
    <w:rsid w:val="00ED49E5"/>
    <w:rsid w:val="00EE1462"/>
    <w:rsid w:val="00EE68BF"/>
    <w:rsid w:val="00EE716B"/>
    <w:rsid w:val="00EE7527"/>
    <w:rsid w:val="00EF0554"/>
    <w:rsid w:val="00EF0C9B"/>
    <w:rsid w:val="00EF31DE"/>
    <w:rsid w:val="00EF4067"/>
    <w:rsid w:val="00EF4F71"/>
    <w:rsid w:val="00EF7133"/>
    <w:rsid w:val="00F00692"/>
    <w:rsid w:val="00F00F89"/>
    <w:rsid w:val="00F0418A"/>
    <w:rsid w:val="00F04F16"/>
    <w:rsid w:val="00F05961"/>
    <w:rsid w:val="00F1050E"/>
    <w:rsid w:val="00F14DEC"/>
    <w:rsid w:val="00F161FC"/>
    <w:rsid w:val="00F17319"/>
    <w:rsid w:val="00F17AE1"/>
    <w:rsid w:val="00F22350"/>
    <w:rsid w:val="00F230BA"/>
    <w:rsid w:val="00F23AF9"/>
    <w:rsid w:val="00F23C89"/>
    <w:rsid w:val="00F247DF"/>
    <w:rsid w:val="00F24BA3"/>
    <w:rsid w:val="00F24DB0"/>
    <w:rsid w:val="00F25B75"/>
    <w:rsid w:val="00F262E1"/>
    <w:rsid w:val="00F27C84"/>
    <w:rsid w:val="00F30A92"/>
    <w:rsid w:val="00F3121A"/>
    <w:rsid w:val="00F31B99"/>
    <w:rsid w:val="00F3696D"/>
    <w:rsid w:val="00F406B3"/>
    <w:rsid w:val="00F41F14"/>
    <w:rsid w:val="00F421D7"/>
    <w:rsid w:val="00F424F6"/>
    <w:rsid w:val="00F42522"/>
    <w:rsid w:val="00F42F00"/>
    <w:rsid w:val="00F4554A"/>
    <w:rsid w:val="00F46555"/>
    <w:rsid w:val="00F47060"/>
    <w:rsid w:val="00F479A9"/>
    <w:rsid w:val="00F5062B"/>
    <w:rsid w:val="00F51BA7"/>
    <w:rsid w:val="00F5239D"/>
    <w:rsid w:val="00F52A09"/>
    <w:rsid w:val="00F53080"/>
    <w:rsid w:val="00F53765"/>
    <w:rsid w:val="00F53C4C"/>
    <w:rsid w:val="00F54695"/>
    <w:rsid w:val="00F54990"/>
    <w:rsid w:val="00F554AF"/>
    <w:rsid w:val="00F55718"/>
    <w:rsid w:val="00F56AC7"/>
    <w:rsid w:val="00F56E95"/>
    <w:rsid w:val="00F57034"/>
    <w:rsid w:val="00F57D61"/>
    <w:rsid w:val="00F57FB6"/>
    <w:rsid w:val="00F6246D"/>
    <w:rsid w:val="00F637B5"/>
    <w:rsid w:val="00F6382A"/>
    <w:rsid w:val="00F66337"/>
    <w:rsid w:val="00F7084B"/>
    <w:rsid w:val="00F71197"/>
    <w:rsid w:val="00F712EB"/>
    <w:rsid w:val="00F7168E"/>
    <w:rsid w:val="00F7206B"/>
    <w:rsid w:val="00F721B4"/>
    <w:rsid w:val="00F72355"/>
    <w:rsid w:val="00F7251C"/>
    <w:rsid w:val="00F725EC"/>
    <w:rsid w:val="00F767EB"/>
    <w:rsid w:val="00F77771"/>
    <w:rsid w:val="00F80C73"/>
    <w:rsid w:val="00F82555"/>
    <w:rsid w:val="00F833D0"/>
    <w:rsid w:val="00F834C8"/>
    <w:rsid w:val="00F8380B"/>
    <w:rsid w:val="00F83A1D"/>
    <w:rsid w:val="00F83F02"/>
    <w:rsid w:val="00F85D8E"/>
    <w:rsid w:val="00F8626F"/>
    <w:rsid w:val="00F90C68"/>
    <w:rsid w:val="00F910E1"/>
    <w:rsid w:val="00F927F0"/>
    <w:rsid w:val="00FA09DF"/>
    <w:rsid w:val="00FA2B10"/>
    <w:rsid w:val="00FA377A"/>
    <w:rsid w:val="00FA4DD9"/>
    <w:rsid w:val="00FA6985"/>
    <w:rsid w:val="00FB0520"/>
    <w:rsid w:val="00FB3574"/>
    <w:rsid w:val="00FB3E19"/>
    <w:rsid w:val="00FB3FB7"/>
    <w:rsid w:val="00FB42D9"/>
    <w:rsid w:val="00FB63B8"/>
    <w:rsid w:val="00FC1F68"/>
    <w:rsid w:val="00FC27D4"/>
    <w:rsid w:val="00FC668D"/>
    <w:rsid w:val="00FC75F8"/>
    <w:rsid w:val="00FC7E9D"/>
    <w:rsid w:val="00FD3087"/>
    <w:rsid w:val="00FD31E1"/>
    <w:rsid w:val="00FD4925"/>
    <w:rsid w:val="00FD5F56"/>
    <w:rsid w:val="00FD7721"/>
    <w:rsid w:val="00FD7B29"/>
    <w:rsid w:val="00FE0D09"/>
    <w:rsid w:val="00FE3B29"/>
    <w:rsid w:val="00FE41DA"/>
    <w:rsid w:val="00FE4593"/>
    <w:rsid w:val="00FE5A6D"/>
    <w:rsid w:val="00FF0371"/>
    <w:rsid w:val="00FF11FB"/>
    <w:rsid w:val="00FF174B"/>
    <w:rsid w:val="00FF2F73"/>
    <w:rsid w:val="00FF2FB7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0350F"/>
  <w15:docId w15:val="{87CDB153-97CC-4B1C-9AF5-B2F455CC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D4B"/>
  </w:style>
  <w:style w:type="paragraph" w:styleId="1">
    <w:name w:val="heading 1"/>
    <w:basedOn w:val="a"/>
    <w:next w:val="a"/>
    <w:qFormat/>
    <w:rsid w:val="000B7D4B"/>
    <w:pPr>
      <w:keepNext/>
      <w:jc w:val="center"/>
      <w:outlineLvl w:val="0"/>
    </w:pPr>
    <w:rPr>
      <w:b/>
      <w:smallCaps/>
      <w:spacing w:val="30"/>
      <w:sz w:val="28"/>
    </w:rPr>
  </w:style>
  <w:style w:type="paragraph" w:styleId="2">
    <w:name w:val="heading 2"/>
    <w:basedOn w:val="a"/>
    <w:next w:val="a"/>
    <w:qFormat/>
    <w:rsid w:val="00E32A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F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92F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92F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7D4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B7D4B"/>
  </w:style>
  <w:style w:type="paragraph" w:styleId="a6">
    <w:name w:val="Title"/>
    <w:basedOn w:val="a"/>
    <w:qFormat/>
    <w:rsid w:val="000B7D4B"/>
    <w:pPr>
      <w:spacing w:line="360" w:lineRule="auto"/>
      <w:jc w:val="center"/>
    </w:pPr>
    <w:rPr>
      <w:spacing w:val="100"/>
      <w:sz w:val="24"/>
    </w:rPr>
  </w:style>
  <w:style w:type="paragraph" w:styleId="a7">
    <w:name w:val="Balloon Text"/>
    <w:basedOn w:val="a"/>
    <w:semiHidden/>
    <w:rsid w:val="002C7C5D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B664F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9F37A2"/>
    <w:pPr>
      <w:ind w:right="4961"/>
      <w:jc w:val="both"/>
    </w:pPr>
    <w:rPr>
      <w:sz w:val="28"/>
    </w:rPr>
  </w:style>
  <w:style w:type="paragraph" w:customStyle="1" w:styleId="ConsPlusNormal">
    <w:name w:val="ConsPlusNormal"/>
    <w:uiPriority w:val="99"/>
    <w:rsid w:val="00B25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36617"/>
    <w:pPr>
      <w:spacing w:after="160" w:line="240" w:lineRule="exact"/>
    </w:pPr>
    <w:rPr>
      <w:rFonts w:ascii="Verdana" w:hAnsi="Verdana"/>
      <w:lang w:val="en-US" w:eastAsia="en-US"/>
    </w:rPr>
  </w:style>
  <w:style w:type="paragraph" w:styleId="20">
    <w:name w:val="Body Text 2"/>
    <w:basedOn w:val="a"/>
    <w:rsid w:val="00692FD8"/>
    <w:pPr>
      <w:spacing w:after="120" w:line="480" w:lineRule="auto"/>
    </w:pPr>
  </w:style>
  <w:style w:type="paragraph" w:styleId="ad">
    <w:name w:val="footnote text"/>
    <w:basedOn w:val="a"/>
    <w:semiHidden/>
    <w:rsid w:val="00692FD8"/>
  </w:style>
  <w:style w:type="paragraph" w:customStyle="1" w:styleId="10">
    <w:name w:val="Обычный1"/>
    <w:rsid w:val="00024628"/>
    <w:rPr>
      <w:rFonts w:eastAsia="SimSun"/>
    </w:rPr>
  </w:style>
  <w:style w:type="paragraph" w:customStyle="1" w:styleId="11">
    <w:name w:val="Основной текст1"/>
    <w:basedOn w:val="10"/>
    <w:link w:val="ae"/>
    <w:rsid w:val="00024628"/>
    <w:pPr>
      <w:widowControl w:val="0"/>
    </w:pPr>
    <w:rPr>
      <w:color w:val="000000"/>
      <w:sz w:val="28"/>
    </w:rPr>
  </w:style>
  <w:style w:type="paragraph" w:customStyle="1" w:styleId="21">
    <w:name w:val="Основной текст 21"/>
    <w:basedOn w:val="a"/>
    <w:rsid w:val="00F10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lang w:eastAsia="zh-CN"/>
    </w:rPr>
  </w:style>
  <w:style w:type="paragraph" w:customStyle="1" w:styleId="stylelist01">
    <w:name w:val="style_list01"/>
    <w:basedOn w:val="a"/>
    <w:rsid w:val="00F1050E"/>
    <w:pPr>
      <w:tabs>
        <w:tab w:val="left" w:pos="1429"/>
      </w:tabs>
      <w:overflowPunct w:val="0"/>
      <w:autoSpaceDE w:val="0"/>
      <w:autoSpaceDN w:val="0"/>
      <w:adjustRightInd w:val="0"/>
      <w:ind w:left="1429" w:hanging="360"/>
      <w:textAlignment w:val="baseline"/>
    </w:pPr>
    <w:rPr>
      <w:sz w:val="24"/>
      <w:lang w:eastAsia="zh-CN"/>
    </w:rPr>
  </w:style>
  <w:style w:type="paragraph" w:styleId="31">
    <w:name w:val="Body Text Indent 3"/>
    <w:basedOn w:val="a"/>
    <w:rsid w:val="005634E6"/>
    <w:pPr>
      <w:spacing w:after="120"/>
      <w:ind w:left="283"/>
    </w:pPr>
    <w:rPr>
      <w:sz w:val="16"/>
      <w:szCs w:val="16"/>
    </w:rPr>
  </w:style>
  <w:style w:type="paragraph" w:styleId="32">
    <w:name w:val="Body Text 3"/>
    <w:basedOn w:val="a"/>
    <w:rsid w:val="005634E6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10"/>
    <w:rsid w:val="00830A9D"/>
    <w:pPr>
      <w:widowControl w:val="0"/>
      <w:ind w:firstLine="485"/>
      <w:jc w:val="both"/>
    </w:pPr>
    <w:rPr>
      <w:color w:val="000000"/>
      <w:sz w:val="28"/>
    </w:rPr>
  </w:style>
  <w:style w:type="paragraph" w:styleId="22">
    <w:name w:val="Body Text Indent 2"/>
    <w:basedOn w:val="a"/>
    <w:rsid w:val="00CB5CE3"/>
    <w:pPr>
      <w:spacing w:after="120" w:line="480" w:lineRule="auto"/>
      <w:ind w:left="283"/>
    </w:pPr>
  </w:style>
  <w:style w:type="paragraph" w:customStyle="1" w:styleId="ConsNonformat">
    <w:name w:val="ConsNonformat"/>
    <w:rsid w:val="00B64EAC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</w:rPr>
  </w:style>
  <w:style w:type="character" w:customStyle="1" w:styleId="ab">
    <w:name w:val="Основной текст Знак"/>
    <w:basedOn w:val="a0"/>
    <w:link w:val="aa"/>
    <w:rsid w:val="00C0043C"/>
    <w:rPr>
      <w:sz w:val="28"/>
    </w:rPr>
  </w:style>
  <w:style w:type="paragraph" w:customStyle="1" w:styleId="33">
    <w:name w:val="Знак Знак Знак3"/>
    <w:basedOn w:val="a"/>
    <w:uiPriority w:val="99"/>
    <w:rsid w:val="00DE2B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CE7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ConsPlusCell">
    <w:name w:val="ConsPlusCell"/>
    <w:uiPriority w:val="99"/>
    <w:rsid w:val="00CE7ED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AF6F51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Hyperlink"/>
    <w:basedOn w:val="a0"/>
    <w:uiPriority w:val="99"/>
    <w:unhideWhenUsed/>
    <w:rsid w:val="00AF6F51"/>
    <w:rPr>
      <w:color w:val="0000FF"/>
      <w:u w:val="single"/>
    </w:rPr>
  </w:style>
  <w:style w:type="paragraph" w:styleId="af1">
    <w:name w:val="Normal (Web)"/>
    <w:basedOn w:val="a"/>
    <w:rsid w:val="004052F2"/>
    <w:pPr>
      <w:spacing w:before="100" w:beforeAutospacing="1" w:after="100" w:afterAutospacing="1"/>
    </w:pPr>
    <w:rPr>
      <w:sz w:val="24"/>
      <w:szCs w:val="24"/>
    </w:rPr>
  </w:style>
  <w:style w:type="paragraph" w:customStyle="1" w:styleId="indent">
    <w:name w:val="indent"/>
    <w:basedOn w:val="a"/>
    <w:rsid w:val="005D329F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17FA3"/>
  </w:style>
  <w:style w:type="paragraph" w:styleId="af2">
    <w:name w:val="List Paragraph"/>
    <w:basedOn w:val="a"/>
    <w:uiPriority w:val="34"/>
    <w:qFormat/>
    <w:rsid w:val="00AB6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A15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6A152F"/>
    <w:rPr>
      <w:rFonts w:eastAsia="SimSun"/>
    </w:rPr>
  </w:style>
  <w:style w:type="paragraph" w:customStyle="1" w:styleId="23">
    <w:name w:val="Обычный2"/>
    <w:rsid w:val="006A152F"/>
    <w:rPr>
      <w:rFonts w:eastAsia="SimSun"/>
    </w:rPr>
  </w:style>
  <w:style w:type="character" w:customStyle="1" w:styleId="ae">
    <w:name w:val="Основной текст_"/>
    <w:basedOn w:val="a0"/>
    <w:link w:val="11"/>
    <w:rsid w:val="00D36027"/>
    <w:rPr>
      <w:rFonts w:eastAsia="SimSun"/>
      <w:color w:val="000000"/>
      <w:sz w:val="28"/>
    </w:rPr>
  </w:style>
  <w:style w:type="character" w:customStyle="1" w:styleId="13">
    <w:name w:val="Заголовок №1_"/>
    <w:basedOn w:val="a0"/>
    <w:link w:val="14"/>
    <w:rsid w:val="00B452C3"/>
    <w:rPr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B452C3"/>
    <w:pPr>
      <w:widowControl w:val="0"/>
      <w:spacing w:after="32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4052BBC58C8A19925E59A1D72EEA1A0F693442B1F78236229DE1D33DD29B273C3B71D87BCC7B2D5B7A1632D0E6g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4052BBC58C8A19925E59A1D72EEA1A0F693442B1F78235209CECD33DD29B273C3B71D87BCC7B2D5B7A1630D9E6g1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1096;%20&#1072;%20&#1073;%20&#1083;%20&#1086;%20&#1085;%20&#1099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D892-BE4C-49AC-B50D-DD737367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41</TotalTime>
  <Pages>16</Pages>
  <Words>4359</Words>
  <Characters>24850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Читы</Company>
  <LinksUpToDate>false</LinksUpToDate>
  <CharactersWithSpaces>29151</CharactersWithSpaces>
  <SharedDoc>false</SharedDoc>
  <HLinks>
    <vt:vector size="12" baseType="variant">
      <vt:variant>
        <vt:i4>4390921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consultantplus://offline/ref=694052BBC58C8A19925E59A1D72EEA1A0F693442B1F78236229DE1D33DD29B273C3B71D87BCC7B2D5B7A1632D0E6g0F</vt:lpwstr>
      </vt:variant>
      <vt:variant>
        <vt:lpwstr/>
      </vt:variant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consultantplus://offline/ref=694052BBC58C8A19925E59A1D72EEA1A0F693442B1F78235209CECD33DD29B273C3B71D87BCC7B2D5B7A1630D9E6g1F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zevakhina</dc:creator>
  <cp:lastModifiedBy>Наталья Новгородова</cp:lastModifiedBy>
  <cp:revision>16</cp:revision>
  <cp:lastPrinted>2020-12-25T04:16:00Z</cp:lastPrinted>
  <dcterms:created xsi:type="dcterms:W3CDTF">2026-03-24T05:58:00Z</dcterms:created>
  <dcterms:modified xsi:type="dcterms:W3CDTF">2026-03-31T00:27:00Z</dcterms:modified>
</cp:coreProperties>
</file>